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6F700EC"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DB5496">
        <w:rPr>
          <w:b/>
          <w:sz w:val="24"/>
        </w:rPr>
        <w:t>AHE</w:t>
      </w:r>
      <w:r w:rsidR="00557200">
        <w:rPr>
          <w:b/>
          <w:sz w:val="24"/>
        </w:rPr>
        <w:tab/>
      </w:r>
      <w:bookmarkStart w:id="0" w:name="_GoBack"/>
      <w:bookmarkEnd w:id="0"/>
      <w:r w:rsidR="0017363D">
        <w:rPr>
          <w:rFonts w:cs="Arial"/>
          <w:b/>
          <w:bCs/>
          <w:color w:val="808080"/>
          <w:sz w:val="26"/>
          <w:szCs w:val="26"/>
        </w:rPr>
        <w:t>S2-</w:t>
      </w:r>
      <w:r w:rsidR="00BD0C51">
        <w:rPr>
          <w:rFonts w:cs="Arial"/>
          <w:b/>
          <w:bCs/>
          <w:color w:val="808080"/>
          <w:sz w:val="26"/>
          <w:szCs w:val="26"/>
        </w:rPr>
        <w:t>2301285</w:t>
      </w:r>
    </w:p>
    <w:p w14:paraId="53231F99" w14:textId="54C0D2E9" w:rsidR="00A7684E" w:rsidRDefault="00DB5496">
      <w:pPr>
        <w:pStyle w:val="CRCoverPage"/>
        <w:outlineLvl w:val="0"/>
        <w:rPr>
          <w:b/>
          <w:sz w:val="24"/>
        </w:rPr>
      </w:pPr>
      <w:proofErr w:type="spellStart"/>
      <w:r>
        <w:rPr>
          <w:rFonts w:eastAsia="Arial Unicode MS" w:cs="Arial"/>
          <w:b/>
          <w:bCs/>
          <w:sz w:val="24"/>
        </w:rPr>
        <w:t>Elbonia</w:t>
      </w:r>
      <w:proofErr w:type="spellEnd"/>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BC21777" w:rsidR="00A7684E" w:rsidRDefault="00F51E07" w:rsidP="0086283B">
            <w:pPr>
              <w:pStyle w:val="CRCoverPage"/>
              <w:spacing w:after="0"/>
              <w:jc w:val="right"/>
              <w:rPr>
                <w:b/>
                <w:sz w:val="28"/>
              </w:rPr>
            </w:pPr>
            <w:r>
              <w:rPr>
                <w:b/>
                <w:sz w:val="28"/>
              </w:rPr>
              <w:t>23.</w:t>
            </w:r>
            <w:r w:rsidR="0086283B">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46E95F7" w:rsidR="00A7684E" w:rsidRPr="00BD0C51" w:rsidRDefault="00BD0C51" w:rsidP="00A37FEF">
            <w:pPr>
              <w:pStyle w:val="CRCoverPage"/>
              <w:spacing w:after="0"/>
              <w:jc w:val="center"/>
              <w:rPr>
                <w:rFonts w:eastAsia="맑은 고딕" w:hint="eastAsia"/>
                <w:b/>
                <w:sz w:val="28"/>
                <w:lang w:eastAsia="ko-KR"/>
              </w:rPr>
            </w:pPr>
            <w:r>
              <w:rPr>
                <w:rFonts w:eastAsia="맑은 고딕" w:hint="eastAsia"/>
                <w:b/>
                <w:sz w:val="28"/>
                <w:lang w:eastAsia="ko-KR"/>
              </w:rPr>
              <w:t>0694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2079D53" w:rsidR="00A7684E" w:rsidRDefault="00F51E07" w:rsidP="0086283B">
            <w:pPr>
              <w:pStyle w:val="CRCoverPage"/>
              <w:spacing w:after="0"/>
              <w:jc w:val="center"/>
              <w:rPr>
                <w:sz w:val="28"/>
              </w:rPr>
            </w:pPr>
            <w:r>
              <w:rPr>
                <w:b/>
                <w:sz w:val="28"/>
              </w:rPr>
              <w:t>1</w:t>
            </w:r>
            <w:r w:rsidR="0086283B">
              <w:rPr>
                <w:b/>
                <w:sz w:val="28"/>
              </w:rPr>
              <w:t>8</w:t>
            </w:r>
            <w:r>
              <w:rPr>
                <w:b/>
                <w:sz w:val="28"/>
              </w:rPr>
              <w:t>.</w:t>
            </w:r>
            <w:r w:rsidR="0086283B">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14708CC" w:rsidR="00E32389" w:rsidRPr="003F4E3C" w:rsidRDefault="00F0631D" w:rsidP="00E61780">
            <w:pPr>
              <w:pStyle w:val="CRCoverPage"/>
              <w:tabs>
                <w:tab w:val="left" w:pos="857"/>
              </w:tabs>
              <w:spacing w:after="0"/>
              <w:ind w:left="100"/>
              <w:rPr>
                <w:noProof/>
              </w:rPr>
            </w:pPr>
            <w:r>
              <w:t xml:space="preserve">Update on </w:t>
            </w:r>
            <w:r w:rsidR="00E61780">
              <w:t>PFD Determination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EF4B05F" w:rsidR="00E32389" w:rsidRDefault="00E32389" w:rsidP="00FC5F9B">
            <w:pPr>
              <w:pStyle w:val="CRCoverPage"/>
              <w:spacing w:after="0"/>
              <w:ind w:left="100"/>
              <w:rPr>
                <w:lang w:eastAsia="zh-CN"/>
              </w:rPr>
            </w:pPr>
            <w:r>
              <w:rPr>
                <w:noProof/>
              </w:rPr>
              <w:t>Samsung</w:t>
            </w:r>
            <w:r w:rsidR="00E61780">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68F620A" w:rsidR="00E32389" w:rsidRDefault="00F0631D"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68B7F09" w:rsidR="00E32389" w:rsidRDefault="00E32389" w:rsidP="00F0631D">
            <w:pPr>
              <w:pStyle w:val="CRCoverPage"/>
              <w:spacing w:after="0"/>
            </w:pPr>
            <w:r>
              <w:t xml:space="preserve"> 202</w:t>
            </w:r>
            <w:r w:rsidR="004E2E00">
              <w:t>2</w:t>
            </w:r>
            <w:r>
              <w:t>-</w:t>
            </w:r>
            <w:r w:rsidR="00F0631D">
              <w:t>01</w:t>
            </w:r>
            <w:r>
              <w:t>-</w:t>
            </w:r>
            <w:r w:rsidR="00F0631D">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75D6E5F" w:rsidR="00E32389" w:rsidRDefault="00F0631D" w:rsidP="00E32389">
            <w:pPr>
              <w:pStyle w:val="CRCoverPage"/>
              <w:spacing w:after="0"/>
              <w:ind w:left="100" w:right="-609"/>
              <w:rPr>
                <w:b/>
              </w:rPr>
            </w:pPr>
            <w:r>
              <w:rPr>
                <w:b/>
              </w:rPr>
              <w:t>C</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F63E15" w14:textId="67231FC5" w:rsidR="004B33F3" w:rsidRPr="00E61780" w:rsidRDefault="00E61780" w:rsidP="00E61780">
            <w:pPr>
              <w:pStyle w:val="CRCoverPage"/>
              <w:spacing w:after="0"/>
              <w:rPr>
                <w:rFonts w:eastAsia="맑은 고딕"/>
                <w:noProof/>
                <w:lang w:val="en-US" w:eastAsia="ko-KR"/>
              </w:rPr>
            </w:pPr>
            <w:r w:rsidRPr="00E61780">
              <w:rPr>
                <w:rFonts w:eastAsia="맑은 고딕" w:hint="eastAsia"/>
                <w:noProof/>
                <w:lang w:val="en-US" w:eastAsia="ko-KR"/>
              </w:rPr>
              <w:t xml:space="preserve">The </w:t>
            </w:r>
            <w:r>
              <w:rPr>
                <w:rFonts w:eastAsia="맑은 고딕"/>
                <w:noProof/>
                <w:lang w:val="en-US" w:eastAsia="ko-KR"/>
              </w:rPr>
              <w:t>clause 6.16 in TS 23.288 defines the PFD Determination analytics, but the text has misaglignment an inconsistency (e.g., wrong analytics names) throughout the clause. And, the figure also needs to be adjusted to include NFs for data collection.</w:t>
            </w:r>
          </w:p>
          <w:p w14:paraId="073C908A" w14:textId="77777777" w:rsidR="007017E8" w:rsidRDefault="00CE66B2" w:rsidP="00F0631D">
            <w:pPr>
              <w:pStyle w:val="CRCoverPage"/>
              <w:spacing w:after="0"/>
              <w:rPr>
                <w:rFonts w:eastAsia="맑은 고딕"/>
                <w:noProof/>
                <w:lang w:val="en-US" w:eastAsia="ko-KR"/>
              </w:rPr>
            </w:pPr>
            <w:r>
              <w:rPr>
                <w:rFonts w:eastAsia="맑은 고딕"/>
                <w:noProof/>
                <w:lang w:val="en-US" w:eastAsia="ko-KR"/>
              </w:rPr>
              <w:t xml:space="preserve">This CR is to </w:t>
            </w:r>
            <w:r w:rsidR="00F0631D">
              <w:rPr>
                <w:rFonts w:eastAsia="맑은 고딕"/>
                <w:noProof/>
                <w:lang w:val="en-US" w:eastAsia="ko-KR"/>
              </w:rPr>
              <w:t>correct errors and clarify the procedure for PFD Determination analytics.</w:t>
            </w:r>
          </w:p>
          <w:p w14:paraId="7D08F689" w14:textId="0F4C8FFD" w:rsidR="00F0631D" w:rsidRPr="00022657" w:rsidRDefault="00F0631D" w:rsidP="00F0631D">
            <w:pPr>
              <w:pStyle w:val="CRCoverPage"/>
              <w:spacing w:after="0"/>
              <w:rPr>
                <w:rFonts w:eastAsia="맑은 고딕"/>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6FABA468" w:rsidR="00E07FC0" w:rsidRPr="004B33F3" w:rsidRDefault="00F0631D" w:rsidP="00E61780">
            <w:pPr>
              <w:pStyle w:val="CRCoverPage"/>
              <w:spacing w:after="0"/>
              <w:ind w:left="100"/>
              <w:rPr>
                <w:rFonts w:eastAsia="맑은 고딕"/>
                <w:lang w:eastAsia="ko-KR"/>
              </w:rPr>
            </w:pPr>
            <w:r>
              <w:rPr>
                <w:rFonts w:eastAsia="맑은 고딕"/>
                <w:lang w:eastAsia="ko-KR"/>
              </w:rPr>
              <w:t xml:space="preserve">Correct texts and update the </w:t>
            </w:r>
            <w:r w:rsidR="00E61780">
              <w:rPr>
                <w:rFonts w:eastAsia="맑은 고딕"/>
                <w:lang w:eastAsia="ko-KR"/>
              </w:rPr>
              <w:t>figure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0631D"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03C7B40" w:rsidR="00E32389" w:rsidRPr="003A51D5" w:rsidRDefault="00F0631D" w:rsidP="004B33F3">
            <w:pPr>
              <w:pStyle w:val="CRCoverPage"/>
              <w:spacing w:after="0"/>
              <w:ind w:left="100"/>
              <w:rPr>
                <w:rFonts w:eastAsia="맑은 고딕"/>
                <w:noProof/>
                <w:lang w:eastAsia="ko-KR"/>
              </w:rPr>
            </w:pPr>
            <w:r>
              <w:rPr>
                <w:rFonts w:eastAsia="맑은 고딕"/>
                <w:noProof/>
                <w:lang w:eastAsia="ko-KR"/>
              </w:rPr>
              <w:t>Unclear and errorneous specification for PFD analytics.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79DE353" w:rsidR="00E32389" w:rsidRPr="0004393B" w:rsidRDefault="00F0631D" w:rsidP="00230292">
            <w:pPr>
              <w:pStyle w:val="CRCoverPage"/>
              <w:spacing w:after="0"/>
              <w:ind w:left="100"/>
              <w:rPr>
                <w:rFonts w:eastAsia="맑은 고딕"/>
                <w:lang w:eastAsia="ko-KR"/>
              </w:rPr>
            </w:pPr>
            <w:r>
              <w:rPr>
                <w:rFonts w:eastAsia="맑은 고딕"/>
                <w:lang w:eastAsia="ko-KR"/>
              </w:rPr>
              <w:t>6.16</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26CF0E1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41309047" w:rsidR="006E39C1" w:rsidRDefault="006E39C1" w:rsidP="006E39C1">
      <w:pPr>
        <w:pStyle w:val="13"/>
      </w:pPr>
      <w:bookmarkStart w:id="2" w:name="_Toc45184112"/>
      <w:bookmarkStart w:id="3" w:name="_Toc47342954"/>
      <w:bookmarkStart w:id="4" w:name="_Toc51769656"/>
      <w:bookmarkStart w:id="5" w:name="_Toc114665742"/>
      <w:r>
        <w:t xml:space="preserve">* * * 1st Change * * *  </w:t>
      </w:r>
    </w:p>
    <w:bookmarkEnd w:id="2"/>
    <w:bookmarkEnd w:id="3"/>
    <w:bookmarkEnd w:id="4"/>
    <w:bookmarkEnd w:id="5"/>
    <w:p w14:paraId="671016F6" w14:textId="77777777" w:rsidR="00095CCC" w:rsidRDefault="00095CCC" w:rsidP="00095CCC">
      <w:pPr>
        <w:pStyle w:val="2"/>
      </w:pPr>
      <w:r>
        <w:t>6.16</w:t>
      </w:r>
      <w:r>
        <w:tab/>
        <w:t>PFD Determination Analytics</w:t>
      </w:r>
    </w:p>
    <w:p w14:paraId="6F4DCF51" w14:textId="77777777" w:rsidR="00095CCC" w:rsidRDefault="00095CCC" w:rsidP="00095CCC">
      <w:pPr>
        <w:pStyle w:val="3"/>
      </w:pPr>
      <w:r>
        <w:t>6.16.1</w:t>
      </w:r>
      <w:r>
        <w:tab/>
        <w:t>General</w:t>
      </w:r>
    </w:p>
    <w:p w14:paraId="171746D2" w14:textId="2D70D307" w:rsidR="00095CCC" w:rsidDel="00095CCC" w:rsidRDefault="00095CCC" w:rsidP="00095CCC">
      <w:pPr>
        <w:rPr>
          <w:del w:id="6" w:author="samsung2" w:date="2022-12-27T14:23:00Z"/>
        </w:rPr>
      </w:pPr>
      <w:del w:id="7" w:author="samsung2" w:date="2022-12-27T14:23:00Z">
        <w:r w:rsidDel="00095CCC">
          <w:delText>This clause specifies the procedure on how NWDAF can provide NWDAF-assisted PFD Determination analytics, in the form of statistics, to analytics</w:delText>
        </w:r>
      </w:del>
    </w:p>
    <w:p w14:paraId="7304AB72" w14:textId="1804E2E1" w:rsidR="00095CCC" w:rsidRDefault="00095CCC" w:rsidP="00095CCC">
      <w:r>
        <w:lastRenderedPageBreak/>
        <w:t xml:space="preserve">To assist </w:t>
      </w:r>
      <w:del w:id="8" w:author="samsung2" w:date="2022-12-27T14:23:00Z">
        <w:r w:rsidDel="00095CCC">
          <w:delText xml:space="preserve">on PFD </w:delText>
        </w:r>
      </w:del>
      <w:r>
        <w:t>determination</w:t>
      </w:r>
      <w:ins w:id="9" w:author="samsung2" w:date="2022-12-27T14:23:00Z">
        <w:r>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0" w:author="samsung2" w:date="2022-12-27T14:23:00Z">
        <w:r w:rsidDel="00095CCC">
          <w:delText>/</w:delText>
        </w:r>
      </w:del>
      <w:ins w:id="11" w:author="samsung2" w:date="2022-12-27T14:23:00Z">
        <w:r>
          <w:t xml:space="preserve"> or </w:t>
        </w:r>
      </w:ins>
      <w:r>
        <w:t xml:space="preserve">updated PFDs to </w:t>
      </w:r>
      <w:ins w:id="12" w:author="samsung2" w:date="2022-12-27T14:24:00Z">
        <w:r>
          <w:t xml:space="preserve">an </w:t>
        </w:r>
      </w:ins>
      <w:r>
        <w:t>analytic</w:t>
      </w:r>
      <w:ins w:id="13" w:author="samsung2" w:date="2022-12-27T14:24:00Z">
        <w:r>
          <w:t>s</w:t>
        </w:r>
      </w:ins>
      <w:r>
        <w:t xml:space="preserve"> consumer in the 5GC. The </w:t>
      </w:r>
      <w:proofErr w:type="gramStart"/>
      <w:r>
        <w:t>NEF(</w:t>
      </w:r>
      <w:proofErr w:type="gramEnd"/>
      <w:r>
        <w:t>PFDF) as the consumer may forward new</w:t>
      </w:r>
      <w:del w:id="14" w:author="samsung2" w:date="2022-12-27T14:24:00Z">
        <w:r w:rsidDel="00095CCC">
          <w:delText>/</w:delText>
        </w:r>
      </w:del>
      <w:ins w:id="15" w:author="samsung2" w:date="2022-12-27T14:24:00Z">
        <w:r>
          <w:t xml:space="preserve"> or </w:t>
        </w:r>
      </w:ins>
      <w:r>
        <w:t>updated PFD information provided by the NWDAF to</w:t>
      </w:r>
      <w:ins w:id="16" w:author="samsung2" w:date="2022-12-27T14:24:00Z">
        <w:r>
          <w:t xml:space="preserve"> the</w:t>
        </w:r>
      </w:ins>
      <w:r>
        <w:t xml:space="preserve"> UPF via </w:t>
      </w:r>
      <w:ins w:id="17" w:author="samsung2" w:date="2022-12-27T14:24:00Z">
        <w:r>
          <w:t xml:space="preserve">the </w:t>
        </w:r>
      </w:ins>
      <w:r>
        <w:t xml:space="preserve">SMF to detect a known application </w:t>
      </w:r>
      <w:ins w:id="18" w:author="samsung2" w:date="2022-12-27T14:24:00Z">
        <w:r>
          <w:t xml:space="preserve">as </w:t>
        </w:r>
      </w:ins>
      <w:r>
        <w:t xml:space="preserve">defined </w:t>
      </w:r>
      <w:del w:id="19" w:author="samsung2" w:date="2022-12-27T14:24:00Z">
        <w:r w:rsidDel="00095CCC">
          <w:delText>as</w:delText>
        </w:r>
      </w:del>
      <w:ins w:id="20" w:author="samsung2" w:date="2022-12-27T14:24:00Z">
        <w:r>
          <w:t>in</w:t>
        </w:r>
      </w:ins>
      <w:r>
        <w:t xml:space="preserve"> TS 23.502 [3].</w:t>
      </w:r>
    </w:p>
    <w:p w14:paraId="1532275B" w14:textId="0E808B10" w:rsidR="00095CCC" w:rsidRDefault="00095CCC" w:rsidP="00095CCC">
      <w:r>
        <w:t>The service consumer may be a</w:t>
      </w:r>
      <w:ins w:id="21" w:author="samsung2" w:date="2022-12-27T14:25:00Z">
        <w:r>
          <w:t>n</w:t>
        </w:r>
      </w:ins>
      <w:r>
        <w:t xml:space="preserve"> </w:t>
      </w:r>
      <w:proofErr w:type="gramStart"/>
      <w:r>
        <w:t>NEF(</w:t>
      </w:r>
      <w:proofErr w:type="gramEnd"/>
      <w:r>
        <w:t>PFDF).</w:t>
      </w:r>
    </w:p>
    <w:p w14:paraId="401C9A1C" w14:textId="70336075" w:rsidR="00095CCC" w:rsidRDefault="00095CCC" w:rsidP="00095CCC">
      <w:r>
        <w:t>The consumer of the</w:t>
      </w:r>
      <w:del w:id="22" w:author="samsung2" w:date="2022-12-27T14:25:00Z">
        <w:r w:rsidDel="00095CCC">
          <w:delText>se</w:delText>
        </w:r>
      </w:del>
      <w:r>
        <w:t xml:space="preserve"> analytics may indicate in the request</w:t>
      </w:r>
      <w:ins w:id="23" w:author="samsung2" w:date="2022-12-27T16:34:00Z">
        <w:r>
          <w:t xml:space="preserve"> or subscription</w:t>
        </w:r>
      </w:ins>
      <w:r>
        <w:t>:</w:t>
      </w:r>
    </w:p>
    <w:p w14:paraId="24510C06" w14:textId="77777777" w:rsidR="00095CCC" w:rsidRDefault="00095CCC" w:rsidP="00095CCC">
      <w:pPr>
        <w:pStyle w:val="B1"/>
      </w:pPr>
      <w:r>
        <w:t>-</w:t>
      </w:r>
      <w:r>
        <w:tab/>
        <w:t xml:space="preserve">Analytics ID = </w:t>
      </w:r>
      <w:proofErr w:type="gramStart"/>
      <w:r>
        <w:t>" PFD</w:t>
      </w:r>
      <w:proofErr w:type="gramEnd"/>
      <w:r>
        <w:t xml:space="preserve"> Determination";</w:t>
      </w:r>
    </w:p>
    <w:p w14:paraId="54471294" w14:textId="77777777" w:rsidR="00095CCC" w:rsidRDefault="00095CCC" w:rsidP="00095CCC">
      <w:pPr>
        <w:pStyle w:val="B1"/>
      </w:pPr>
      <w:r>
        <w:t>-</w:t>
      </w:r>
      <w:r>
        <w:tab/>
        <w:t>Target of Analytics Reporting: "any UE";</w:t>
      </w:r>
    </w:p>
    <w:p w14:paraId="45A08DC9" w14:textId="29FD5C30" w:rsidR="00095CCC" w:rsidRDefault="00095CCC" w:rsidP="00095CCC">
      <w:pPr>
        <w:pStyle w:val="B1"/>
      </w:pPr>
      <w:r>
        <w:t>-</w:t>
      </w:r>
      <w:r>
        <w:tab/>
      </w:r>
      <w:del w:id="24" w:author="samsung2" w:date="2022-12-27T16:46:00Z">
        <w:r w:rsidDel="00095CCC">
          <w:delText>Application ID list;</w:delText>
        </w:r>
      </w:del>
    </w:p>
    <w:p w14:paraId="3B6C1F94" w14:textId="77777777" w:rsidR="00095CCC" w:rsidRDefault="00095CCC" w:rsidP="00095CCC">
      <w:pPr>
        <w:pStyle w:val="B1"/>
      </w:pPr>
      <w:r>
        <w:t>-</w:t>
      </w:r>
      <w:r>
        <w:tab/>
        <w:t>Analytics Filter Information optionally containing:</w:t>
      </w:r>
    </w:p>
    <w:p w14:paraId="3E043626" w14:textId="77777777" w:rsidR="00095CCC" w:rsidRDefault="00095CCC" w:rsidP="00095CCC">
      <w:pPr>
        <w:pStyle w:val="B2"/>
      </w:pPr>
      <w:r>
        <w:t>-</w:t>
      </w:r>
      <w:r>
        <w:tab/>
        <w:t>Area of Interest;</w:t>
      </w:r>
    </w:p>
    <w:p w14:paraId="429E3149" w14:textId="77777777" w:rsidR="00095CCC" w:rsidRDefault="00095CCC" w:rsidP="00095CCC">
      <w:pPr>
        <w:pStyle w:val="B2"/>
      </w:pPr>
      <w:r>
        <w:t>-</w:t>
      </w:r>
      <w:r>
        <w:tab/>
        <w:t>S-NSSAI;</w:t>
      </w:r>
    </w:p>
    <w:p w14:paraId="49D5A36C" w14:textId="4E665F59" w:rsidR="00095CCC" w:rsidRDefault="00095CCC" w:rsidP="00095CCC">
      <w:pPr>
        <w:pStyle w:val="B2"/>
        <w:rPr>
          <w:ins w:id="25" w:author="samsung2" w:date="2022-12-27T16:46:00Z"/>
        </w:rPr>
      </w:pPr>
      <w:r>
        <w:t>-</w:t>
      </w:r>
      <w:r>
        <w:tab/>
        <w:t>DNN;</w:t>
      </w:r>
    </w:p>
    <w:p w14:paraId="7B0FEF0A" w14:textId="733DC6F1" w:rsidR="00095CCC" w:rsidRPr="00095CCC" w:rsidRDefault="00095CCC" w:rsidP="00095CCC">
      <w:pPr>
        <w:pStyle w:val="B2"/>
      </w:pPr>
      <w:ins w:id="26" w:author="samsung2" w:date="2022-12-27T16:47:00Z">
        <w:r>
          <w:t>-</w:t>
        </w:r>
        <w:r>
          <w:tab/>
        </w:r>
        <w:r w:rsidRPr="00095CCC">
          <w:t>Application ID</w:t>
        </w:r>
      </w:ins>
    </w:p>
    <w:p w14:paraId="23EB4146" w14:textId="77777777" w:rsidR="00095CCC" w:rsidRDefault="00095CCC" w:rsidP="00095CCC">
      <w:pPr>
        <w:pStyle w:val="B1"/>
      </w:pPr>
      <w:r>
        <w:t>-</w:t>
      </w:r>
      <w:r>
        <w:tab/>
        <w:t>An Analytics target period indicates the time period over which the statistics or predictions are requested;</w:t>
      </w:r>
    </w:p>
    <w:p w14:paraId="1333E882" w14:textId="3BEE8680" w:rsidR="00095CCC" w:rsidRDefault="00095CCC" w:rsidP="00095CCC">
      <w:pPr>
        <w:pStyle w:val="B1"/>
      </w:pPr>
      <w:r>
        <w:t>-</w:t>
      </w:r>
      <w:r>
        <w:tab/>
        <w:t>Optionally, maximum number of objects. This refers to the analytic output (i.e. maximum number of new</w:t>
      </w:r>
      <w:del w:id="27" w:author="samsung2" w:date="2022-12-27T14:29:00Z">
        <w:r w:rsidDel="00095CCC">
          <w:delText>/</w:delText>
        </w:r>
      </w:del>
      <w:ins w:id="28" w:author="samsung2" w:date="2022-12-27T14:29:00Z">
        <w:r>
          <w:t xml:space="preserve"> or </w:t>
        </w:r>
      </w:ins>
      <w:r>
        <w:t>updated PFDs);</w:t>
      </w:r>
    </w:p>
    <w:p w14:paraId="496B810B" w14:textId="77777777" w:rsidR="00095CCC" w:rsidRDefault="00095CCC" w:rsidP="00095CCC">
      <w:pPr>
        <w:pStyle w:val="B1"/>
      </w:pPr>
      <w:r>
        <w:t>-</w:t>
      </w:r>
      <w:r>
        <w:tab/>
        <w:t>In a subscription, the Notification Correlation Id and the Notification Target Address are included.</w:t>
      </w:r>
    </w:p>
    <w:p w14:paraId="3C425737" w14:textId="77777777" w:rsidR="00095CCC" w:rsidRDefault="00095CCC" w:rsidP="00095CCC">
      <w:pPr>
        <w:pStyle w:val="3"/>
      </w:pPr>
      <w:r>
        <w:t>6.16.2</w:t>
      </w:r>
      <w:r>
        <w:tab/>
        <w:t>Input Data</w:t>
      </w:r>
    </w:p>
    <w:p w14:paraId="5818B91D" w14:textId="0B1A0871" w:rsidR="00095CCC" w:rsidRDefault="00095CCC" w:rsidP="00095CCC">
      <w:ins w:id="29" w:author="samsung2" w:date="2022-12-27T17:13:00Z">
        <w:r>
          <w:t xml:space="preserve">The </w:t>
        </w:r>
      </w:ins>
      <w:r>
        <w:t xml:space="preserve">NWDAF collects </w:t>
      </w:r>
      <w:del w:id="30" w:author="samsung2" w:date="2022-12-27T17:16:00Z">
        <w:r w:rsidDel="00095CCC">
          <w:delText xml:space="preserve">QoS flow related data </w:delText>
        </w:r>
      </w:del>
      <w:ins w:id="31" w:author="samsung2" w:date="2022-12-27T17:16:00Z">
        <w:r>
          <w:t xml:space="preserve">information on user data traffic </w:t>
        </w:r>
      </w:ins>
      <w:r>
        <w:t>from NF(s) for a specific S-NSSAI, DNN, and</w:t>
      </w:r>
      <w:del w:id="32" w:author="samsung2" w:date="2022-12-27T17:18:00Z">
        <w:r w:rsidDel="00095CCC">
          <w:delText xml:space="preserve"> UE(s)</w:delText>
        </w:r>
      </w:del>
      <w:ins w:id="33" w:author="samsung2" w:date="2022-12-27T17:19:00Z">
        <w:r>
          <w:t xml:space="preserve"> Application ID, and retrieves the existing PFDs from the </w:t>
        </w:r>
        <w:proofErr w:type="gramStart"/>
        <w:r>
          <w:t>NEF(</w:t>
        </w:r>
        <w:proofErr w:type="gramEnd"/>
        <w:r>
          <w:t>PFDF</w:t>
        </w:r>
      </w:ins>
      <w:ins w:id="34" w:author="samsung2" w:date="2022-12-27T17:21:00Z">
        <w:r>
          <w:t>)</w:t>
        </w:r>
      </w:ins>
      <w:r>
        <w:t xml:space="preserve">. The detailed </w:t>
      </w:r>
      <w:ins w:id="35" w:author="samsung2" w:date="2022-12-27T17:22:00Z">
        <w:r>
          <w:t xml:space="preserve">input </w:t>
        </w:r>
      </w:ins>
      <w:r>
        <w:t>data are described in Table 6.16.2-1.</w:t>
      </w:r>
    </w:p>
    <w:p w14:paraId="47826919" w14:textId="34C4CAC6" w:rsidR="00095CCC" w:rsidRDefault="00095CCC" w:rsidP="00095CCC">
      <w:pPr>
        <w:pStyle w:val="TH"/>
      </w:pPr>
      <w:r>
        <w:lastRenderedPageBreak/>
        <w:t xml:space="preserve">Table 6.16.2-1: Input data </w:t>
      </w:r>
      <w:del w:id="36" w:author="samsung2" w:date="2022-12-27T17:22:00Z">
        <w:r w:rsidDel="00095CCC">
          <w:delText>to detect known application from NFs</w:delText>
        </w:r>
      </w:del>
      <w:ins w:id="37" w:author="samsung2" w:date="2022-12-27T17:22:00Z">
        <w:r>
          <w:t>for PFD Determination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095CCC" w:rsidRPr="005D2CF1" w14:paraId="2DD5AD90" w14:textId="77777777" w:rsidTr="00095CCC">
        <w:trPr>
          <w:cantSplit/>
          <w:jc w:val="center"/>
        </w:trPr>
        <w:tc>
          <w:tcPr>
            <w:tcW w:w="2457" w:type="dxa"/>
          </w:tcPr>
          <w:p w14:paraId="7106BC92" w14:textId="77777777" w:rsidR="00095CCC" w:rsidRPr="005D2CF1" w:rsidRDefault="00095CCC" w:rsidP="00F44CE1">
            <w:pPr>
              <w:pStyle w:val="TAH"/>
            </w:pPr>
            <w:r w:rsidRPr="005D2CF1">
              <w:t>Information</w:t>
            </w:r>
          </w:p>
        </w:tc>
        <w:tc>
          <w:tcPr>
            <w:tcW w:w="2693" w:type="dxa"/>
          </w:tcPr>
          <w:p w14:paraId="2A7D1ABC" w14:textId="77777777" w:rsidR="00095CCC" w:rsidRPr="005D2CF1" w:rsidRDefault="00095CCC" w:rsidP="00F44CE1">
            <w:pPr>
              <w:pStyle w:val="TAH"/>
            </w:pPr>
            <w:r w:rsidRPr="005D2CF1">
              <w:t>Source</w:t>
            </w:r>
          </w:p>
        </w:tc>
        <w:tc>
          <w:tcPr>
            <w:tcW w:w="4300" w:type="dxa"/>
          </w:tcPr>
          <w:p w14:paraId="1C777524" w14:textId="77777777" w:rsidR="00095CCC" w:rsidRPr="005D2CF1" w:rsidRDefault="00095CCC" w:rsidP="00F44CE1">
            <w:pPr>
              <w:pStyle w:val="TAH"/>
            </w:pPr>
            <w:r w:rsidRPr="005D2CF1">
              <w:t>Description</w:t>
            </w:r>
          </w:p>
        </w:tc>
      </w:tr>
      <w:tr w:rsidR="00095CCC" w:rsidRPr="005D2CF1" w14:paraId="2EFF6D27" w14:textId="77777777" w:rsidTr="00095CCC">
        <w:trPr>
          <w:cantSplit/>
          <w:jc w:val="center"/>
        </w:trPr>
        <w:tc>
          <w:tcPr>
            <w:tcW w:w="2457" w:type="dxa"/>
          </w:tcPr>
          <w:p w14:paraId="79702BB9" w14:textId="77777777" w:rsidR="00095CCC" w:rsidRPr="005D2CF1" w:rsidRDefault="00095CCC" w:rsidP="00F44CE1">
            <w:pPr>
              <w:pStyle w:val="TAL"/>
              <w:rPr>
                <w:rFonts w:eastAsia="MS Mincho" w:cs="Arial"/>
                <w:szCs w:val="18"/>
              </w:rPr>
            </w:pPr>
            <w:r w:rsidRPr="00EF4D44">
              <w:rPr>
                <w:lang w:eastAsia="zh-CN"/>
              </w:rPr>
              <w:t>SUPI</w:t>
            </w:r>
          </w:p>
        </w:tc>
        <w:tc>
          <w:tcPr>
            <w:tcW w:w="2693" w:type="dxa"/>
          </w:tcPr>
          <w:p w14:paraId="5F4A642C" w14:textId="77777777" w:rsidR="00095CCC" w:rsidRPr="005D2CF1" w:rsidRDefault="00095CCC" w:rsidP="00F44CE1">
            <w:pPr>
              <w:pStyle w:val="TAC"/>
            </w:pPr>
            <w:r>
              <w:rPr>
                <w:lang w:eastAsia="ko-KR"/>
              </w:rPr>
              <w:t>SMF</w:t>
            </w:r>
            <w:r w:rsidRPr="00CD02EA">
              <w:rPr>
                <w:lang w:eastAsia="ko-KR"/>
              </w:rPr>
              <w:t>, UPF</w:t>
            </w:r>
          </w:p>
        </w:tc>
        <w:tc>
          <w:tcPr>
            <w:tcW w:w="4300" w:type="dxa"/>
          </w:tcPr>
          <w:p w14:paraId="43F1D183" w14:textId="77777777" w:rsidR="00095CCC" w:rsidRPr="005D2CF1" w:rsidRDefault="00095CCC" w:rsidP="00F44CE1">
            <w:pPr>
              <w:pStyle w:val="TAL"/>
              <w:rPr>
                <w:rFonts w:cs="Arial"/>
                <w:szCs w:val="18"/>
              </w:rPr>
            </w:pPr>
            <w:r w:rsidRPr="00EF4D44">
              <w:rPr>
                <w:lang w:eastAsia="zh-CN"/>
              </w:rPr>
              <w:t>UE ID for the UE that uses the application</w:t>
            </w:r>
          </w:p>
        </w:tc>
      </w:tr>
      <w:tr w:rsidR="00095CCC" w:rsidRPr="005D2CF1" w14:paraId="7831D2D2" w14:textId="77777777" w:rsidTr="00095CCC">
        <w:trPr>
          <w:cantSplit/>
          <w:jc w:val="center"/>
        </w:trPr>
        <w:tc>
          <w:tcPr>
            <w:tcW w:w="2457" w:type="dxa"/>
          </w:tcPr>
          <w:p w14:paraId="180B2D7D" w14:textId="77777777" w:rsidR="00095CCC" w:rsidRPr="005D2CF1" w:rsidRDefault="00095CCC" w:rsidP="00F44CE1">
            <w:pPr>
              <w:pStyle w:val="TAL"/>
            </w:pPr>
            <w:r w:rsidRPr="00EF4D44">
              <w:rPr>
                <w:lang w:eastAsia="zh-CN"/>
              </w:rPr>
              <w:t>S-NSSAI</w:t>
            </w:r>
          </w:p>
        </w:tc>
        <w:tc>
          <w:tcPr>
            <w:tcW w:w="2693" w:type="dxa"/>
          </w:tcPr>
          <w:p w14:paraId="7FDCD059" w14:textId="77777777" w:rsidR="00095CCC" w:rsidRPr="005D2CF1" w:rsidRDefault="00095CCC" w:rsidP="00F44CE1">
            <w:pPr>
              <w:pStyle w:val="TAC"/>
            </w:pPr>
            <w:r>
              <w:rPr>
                <w:lang w:eastAsia="ko-KR"/>
              </w:rPr>
              <w:t>SMF</w:t>
            </w:r>
            <w:r w:rsidRPr="00CD02EA">
              <w:rPr>
                <w:lang w:eastAsia="ko-KR"/>
              </w:rPr>
              <w:t>, UPF</w:t>
            </w:r>
          </w:p>
        </w:tc>
        <w:tc>
          <w:tcPr>
            <w:tcW w:w="4300" w:type="dxa"/>
          </w:tcPr>
          <w:p w14:paraId="5531F286" w14:textId="77777777" w:rsidR="00095CCC" w:rsidRPr="005D2CF1" w:rsidRDefault="00095CCC" w:rsidP="00F44CE1">
            <w:pPr>
              <w:pStyle w:val="TAL"/>
              <w:rPr>
                <w:rFonts w:cs="Arial"/>
                <w:szCs w:val="18"/>
              </w:rPr>
            </w:pPr>
            <w:r w:rsidRPr="00EF4D44">
              <w:rPr>
                <w:lang w:eastAsia="zh-CN"/>
              </w:rPr>
              <w:t>Identifies the Network Slice for which analytics information is provided.</w:t>
            </w:r>
          </w:p>
        </w:tc>
      </w:tr>
      <w:tr w:rsidR="00095CCC" w:rsidRPr="005D2CF1" w14:paraId="7F107A04" w14:textId="77777777" w:rsidTr="00F44CE1">
        <w:trPr>
          <w:cantSplit/>
          <w:jc w:val="center"/>
        </w:trPr>
        <w:tc>
          <w:tcPr>
            <w:tcW w:w="2457" w:type="dxa"/>
          </w:tcPr>
          <w:p w14:paraId="2A71C1D2" w14:textId="77777777" w:rsidR="00095CCC" w:rsidRPr="00EF4D44" w:rsidRDefault="00095CCC" w:rsidP="00F44CE1">
            <w:pPr>
              <w:pStyle w:val="TAL"/>
              <w:rPr>
                <w:lang w:eastAsia="zh-CN"/>
              </w:rPr>
            </w:pPr>
            <w:r w:rsidRPr="00EF4D44">
              <w:rPr>
                <w:lang w:eastAsia="zh-CN"/>
              </w:rPr>
              <w:t>DNN</w:t>
            </w:r>
          </w:p>
        </w:tc>
        <w:tc>
          <w:tcPr>
            <w:tcW w:w="2693" w:type="dxa"/>
          </w:tcPr>
          <w:p w14:paraId="69254EC2" w14:textId="77777777" w:rsidR="00095CCC" w:rsidRDefault="00095CCC" w:rsidP="00F44CE1">
            <w:pPr>
              <w:pStyle w:val="TAC"/>
              <w:rPr>
                <w:lang w:eastAsia="ko-KR"/>
              </w:rPr>
            </w:pPr>
            <w:r>
              <w:rPr>
                <w:lang w:eastAsia="ko-KR"/>
              </w:rPr>
              <w:t>SMF</w:t>
            </w:r>
            <w:r w:rsidRPr="00CD02EA">
              <w:rPr>
                <w:lang w:eastAsia="ko-KR"/>
              </w:rPr>
              <w:t>, UPF</w:t>
            </w:r>
          </w:p>
        </w:tc>
        <w:tc>
          <w:tcPr>
            <w:tcW w:w="4300" w:type="dxa"/>
          </w:tcPr>
          <w:p w14:paraId="574B4E87" w14:textId="77777777" w:rsidR="00095CCC" w:rsidRPr="00EF4D44" w:rsidRDefault="00095CCC" w:rsidP="00F44CE1">
            <w:pPr>
              <w:pStyle w:val="TAL"/>
              <w:rPr>
                <w:lang w:eastAsia="zh-CN"/>
              </w:rPr>
            </w:pPr>
            <w:r w:rsidRPr="00EF4D44">
              <w:rPr>
                <w:lang w:eastAsia="zh-CN"/>
              </w:rPr>
              <w:t>Identifies the data network name (e.g. internet) for which analytics information is provided.</w:t>
            </w:r>
          </w:p>
        </w:tc>
      </w:tr>
      <w:tr w:rsidR="00095CCC" w:rsidRPr="005D2CF1" w14:paraId="2FE66FBE" w14:textId="77777777" w:rsidTr="00F44CE1">
        <w:trPr>
          <w:cantSplit/>
          <w:jc w:val="center"/>
        </w:trPr>
        <w:tc>
          <w:tcPr>
            <w:tcW w:w="2457" w:type="dxa"/>
          </w:tcPr>
          <w:p w14:paraId="3625D7A7" w14:textId="77777777" w:rsidR="00095CCC" w:rsidRPr="00EF4D44" w:rsidRDefault="00095CCC" w:rsidP="00F44CE1">
            <w:pPr>
              <w:pStyle w:val="TAL"/>
              <w:rPr>
                <w:lang w:eastAsia="zh-CN"/>
              </w:rPr>
            </w:pPr>
            <w:r w:rsidRPr="00EF4D44">
              <w:rPr>
                <w:lang w:eastAsia="zh-CN"/>
              </w:rPr>
              <w:t>Application ID</w:t>
            </w:r>
          </w:p>
        </w:tc>
        <w:tc>
          <w:tcPr>
            <w:tcW w:w="2693" w:type="dxa"/>
          </w:tcPr>
          <w:p w14:paraId="64CEE03B" w14:textId="77777777" w:rsidR="00095CCC" w:rsidRDefault="00095CCC" w:rsidP="00F44CE1">
            <w:pPr>
              <w:pStyle w:val="TAC"/>
              <w:rPr>
                <w:lang w:eastAsia="ko-KR"/>
              </w:rPr>
            </w:pPr>
            <w:r w:rsidRPr="00EF4D44">
              <w:rPr>
                <w:lang w:eastAsia="ko-KR"/>
              </w:rPr>
              <w:t>UPF</w:t>
            </w:r>
          </w:p>
        </w:tc>
        <w:tc>
          <w:tcPr>
            <w:tcW w:w="4300" w:type="dxa"/>
          </w:tcPr>
          <w:p w14:paraId="6F7D2AF8" w14:textId="77777777" w:rsidR="00095CCC" w:rsidRPr="00EF4D44" w:rsidRDefault="00095CCC" w:rsidP="00F44CE1">
            <w:pPr>
              <w:pStyle w:val="TAL"/>
              <w:rPr>
                <w:lang w:eastAsia="zh-CN"/>
              </w:rPr>
            </w:pPr>
            <w:r w:rsidRPr="00EF4D44">
              <w:rPr>
                <w:lang w:eastAsia="zh-CN"/>
              </w:rPr>
              <w:t>Identifies the application</w:t>
            </w:r>
          </w:p>
        </w:tc>
      </w:tr>
      <w:tr w:rsidR="00095CCC" w:rsidRPr="005D2CF1" w14:paraId="74B84FEB" w14:textId="77777777" w:rsidTr="00F44CE1">
        <w:trPr>
          <w:cantSplit/>
          <w:jc w:val="center"/>
        </w:trPr>
        <w:tc>
          <w:tcPr>
            <w:tcW w:w="2457" w:type="dxa"/>
          </w:tcPr>
          <w:p w14:paraId="3659AB68" w14:textId="77777777" w:rsidR="00095CCC" w:rsidRPr="00EF4D44" w:rsidRDefault="00095CCC" w:rsidP="00F44CE1">
            <w:pPr>
              <w:pStyle w:val="TAL"/>
              <w:rPr>
                <w:lang w:eastAsia="zh-CN"/>
              </w:rPr>
            </w:pPr>
            <w:r w:rsidRPr="00EF4D44">
              <w:rPr>
                <w:lang w:eastAsia="zh-CN"/>
              </w:rPr>
              <w:t>IP Flow Information (1..max)</w:t>
            </w:r>
          </w:p>
        </w:tc>
        <w:tc>
          <w:tcPr>
            <w:tcW w:w="2693" w:type="dxa"/>
          </w:tcPr>
          <w:p w14:paraId="29119763" w14:textId="77777777" w:rsidR="00095CCC" w:rsidRPr="00EF4D44" w:rsidRDefault="00095CCC" w:rsidP="00F44CE1">
            <w:pPr>
              <w:pStyle w:val="TAC"/>
              <w:rPr>
                <w:lang w:eastAsia="ko-KR"/>
              </w:rPr>
            </w:pPr>
            <w:r w:rsidRPr="00EF4D44">
              <w:rPr>
                <w:lang w:eastAsia="ko-KR"/>
              </w:rPr>
              <w:t>UPF</w:t>
            </w:r>
          </w:p>
        </w:tc>
        <w:tc>
          <w:tcPr>
            <w:tcW w:w="4300" w:type="dxa"/>
          </w:tcPr>
          <w:p w14:paraId="22E98C4E" w14:textId="77777777" w:rsidR="00095CCC" w:rsidRPr="00EF4D44" w:rsidRDefault="00095CCC" w:rsidP="00F44CE1">
            <w:pPr>
              <w:pStyle w:val="TAL"/>
              <w:rPr>
                <w:lang w:eastAsia="zh-CN"/>
              </w:rPr>
            </w:pPr>
            <w:r w:rsidRPr="00EF4D44">
              <w:rPr>
                <w:lang w:eastAsia="zh-CN"/>
              </w:rPr>
              <w:t>Per IP flow related information for the application</w:t>
            </w:r>
          </w:p>
        </w:tc>
      </w:tr>
      <w:tr w:rsidR="00095CCC" w:rsidRPr="005D2CF1" w14:paraId="6DC861BC" w14:textId="77777777" w:rsidTr="00F44CE1">
        <w:trPr>
          <w:cantSplit/>
          <w:jc w:val="center"/>
        </w:trPr>
        <w:tc>
          <w:tcPr>
            <w:tcW w:w="2457" w:type="dxa"/>
          </w:tcPr>
          <w:p w14:paraId="5DDEE46E" w14:textId="77777777" w:rsidR="00095CCC" w:rsidRPr="00EF4D44" w:rsidRDefault="00095CCC" w:rsidP="00F44CE1">
            <w:pPr>
              <w:pStyle w:val="TAL"/>
              <w:rPr>
                <w:lang w:eastAsia="zh-CN"/>
              </w:rPr>
            </w:pPr>
            <w:r w:rsidRPr="00EF4D44">
              <w:rPr>
                <w:lang w:eastAsia="zh-CN"/>
              </w:rPr>
              <w:t xml:space="preserve">   &gt; IP 5-tuple</w:t>
            </w:r>
          </w:p>
        </w:tc>
        <w:tc>
          <w:tcPr>
            <w:tcW w:w="2693" w:type="dxa"/>
          </w:tcPr>
          <w:p w14:paraId="4AEE25C1" w14:textId="77777777" w:rsidR="00095CCC" w:rsidRPr="00EF4D44" w:rsidRDefault="00095CCC" w:rsidP="00F44CE1">
            <w:pPr>
              <w:pStyle w:val="TAC"/>
              <w:rPr>
                <w:lang w:eastAsia="ko-KR"/>
              </w:rPr>
            </w:pPr>
            <w:r w:rsidRPr="00EF4D44">
              <w:rPr>
                <w:lang w:eastAsia="ko-KR"/>
              </w:rPr>
              <w:t>UPF</w:t>
            </w:r>
          </w:p>
        </w:tc>
        <w:tc>
          <w:tcPr>
            <w:tcW w:w="4300" w:type="dxa"/>
          </w:tcPr>
          <w:p w14:paraId="2D2B3621" w14:textId="77777777" w:rsidR="00095CCC" w:rsidRPr="00EF4D44" w:rsidRDefault="00095CCC" w:rsidP="00F44CE1">
            <w:pPr>
              <w:pStyle w:val="TAL"/>
              <w:rPr>
                <w:lang w:eastAsia="zh-CN"/>
              </w:rPr>
            </w:pPr>
            <w:r w:rsidRPr="00EF4D44">
              <w:rPr>
                <w:lang w:eastAsia="zh-CN"/>
              </w:rPr>
              <w:t>Identifies a service flow of the UE that uses the application.</w:t>
            </w:r>
          </w:p>
        </w:tc>
      </w:tr>
      <w:tr w:rsidR="00095CCC" w:rsidRPr="005D2CF1" w14:paraId="78B8F8B4" w14:textId="77777777" w:rsidTr="00F44CE1">
        <w:trPr>
          <w:cantSplit/>
          <w:jc w:val="center"/>
        </w:trPr>
        <w:tc>
          <w:tcPr>
            <w:tcW w:w="2457" w:type="dxa"/>
          </w:tcPr>
          <w:p w14:paraId="3B5A49A8" w14:textId="77777777" w:rsidR="00095CCC" w:rsidRPr="00EF4D44" w:rsidRDefault="00095CCC" w:rsidP="00F44CE1">
            <w:pPr>
              <w:pStyle w:val="TAL"/>
              <w:rPr>
                <w:lang w:eastAsia="zh-CN"/>
              </w:rPr>
            </w:pPr>
            <w:r w:rsidRPr="00EF4D44">
              <w:rPr>
                <w:lang w:eastAsia="zh-CN"/>
              </w:rPr>
              <w:t xml:space="preserve">   &gt; Start time</w:t>
            </w:r>
          </w:p>
        </w:tc>
        <w:tc>
          <w:tcPr>
            <w:tcW w:w="2693" w:type="dxa"/>
          </w:tcPr>
          <w:p w14:paraId="11C87C4A" w14:textId="77777777" w:rsidR="00095CCC" w:rsidRPr="00EF4D44" w:rsidRDefault="00095CCC" w:rsidP="00F44CE1">
            <w:pPr>
              <w:pStyle w:val="TAC"/>
              <w:rPr>
                <w:lang w:eastAsia="ko-KR"/>
              </w:rPr>
            </w:pPr>
            <w:r w:rsidRPr="00EF4D44">
              <w:rPr>
                <w:lang w:eastAsia="ko-KR"/>
              </w:rPr>
              <w:t>UPF</w:t>
            </w:r>
          </w:p>
        </w:tc>
        <w:tc>
          <w:tcPr>
            <w:tcW w:w="4300" w:type="dxa"/>
          </w:tcPr>
          <w:p w14:paraId="5354D695" w14:textId="77777777" w:rsidR="00095CCC" w:rsidRPr="00EF4D44" w:rsidRDefault="00095CCC" w:rsidP="00F44CE1">
            <w:pPr>
              <w:pStyle w:val="TAL"/>
              <w:rPr>
                <w:lang w:eastAsia="zh-CN"/>
              </w:rPr>
            </w:pPr>
            <w:r w:rsidRPr="00EF4D44">
              <w:rPr>
                <w:lang w:eastAsia="zh-CN"/>
              </w:rPr>
              <w:t>Start time of traffic detection for the flow.</w:t>
            </w:r>
          </w:p>
        </w:tc>
      </w:tr>
      <w:tr w:rsidR="00095CCC" w:rsidRPr="005D2CF1" w14:paraId="380FA0C4" w14:textId="77777777" w:rsidTr="00F44CE1">
        <w:trPr>
          <w:cantSplit/>
          <w:jc w:val="center"/>
        </w:trPr>
        <w:tc>
          <w:tcPr>
            <w:tcW w:w="2457" w:type="dxa"/>
          </w:tcPr>
          <w:p w14:paraId="6B2A04C7" w14:textId="77777777" w:rsidR="00095CCC" w:rsidRPr="00EF4D44" w:rsidRDefault="00095CCC" w:rsidP="00F44CE1">
            <w:pPr>
              <w:pStyle w:val="TAL"/>
              <w:rPr>
                <w:lang w:eastAsia="zh-CN"/>
              </w:rPr>
            </w:pPr>
            <w:r w:rsidRPr="00EF4D44">
              <w:rPr>
                <w:lang w:eastAsia="zh-CN"/>
              </w:rPr>
              <w:t xml:space="preserve">   &gt; End time</w:t>
            </w:r>
          </w:p>
        </w:tc>
        <w:tc>
          <w:tcPr>
            <w:tcW w:w="2693" w:type="dxa"/>
          </w:tcPr>
          <w:p w14:paraId="46063C01" w14:textId="77777777" w:rsidR="00095CCC" w:rsidRPr="00EF4D44" w:rsidRDefault="00095CCC" w:rsidP="00F44CE1">
            <w:pPr>
              <w:pStyle w:val="TAC"/>
              <w:rPr>
                <w:lang w:eastAsia="ko-KR"/>
              </w:rPr>
            </w:pPr>
            <w:r w:rsidRPr="00EF4D44">
              <w:rPr>
                <w:lang w:eastAsia="ko-KR"/>
              </w:rPr>
              <w:t>UPF</w:t>
            </w:r>
          </w:p>
        </w:tc>
        <w:tc>
          <w:tcPr>
            <w:tcW w:w="4300" w:type="dxa"/>
          </w:tcPr>
          <w:p w14:paraId="7838D9FC" w14:textId="77777777" w:rsidR="00095CCC" w:rsidRPr="00EF4D44" w:rsidRDefault="00095CCC" w:rsidP="00F44CE1">
            <w:pPr>
              <w:pStyle w:val="TAL"/>
              <w:rPr>
                <w:lang w:eastAsia="zh-CN"/>
              </w:rPr>
            </w:pPr>
            <w:r w:rsidRPr="00EF4D44">
              <w:rPr>
                <w:lang w:eastAsia="zh-CN"/>
              </w:rPr>
              <w:t>End time of traffic detection for the flow.</w:t>
            </w:r>
          </w:p>
        </w:tc>
      </w:tr>
      <w:tr w:rsidR="00095CCC" w:rsidRPr="005D2CF1" w14:paraId="6F57E855" w14:textId="77777777" w:rsidTr="00F44CE1">
        <w:trPr>
          <w:cantSplit/>
          <w:jc w:val="center"/>
        </w:trPr>
        <w:tc>
          <w:tcPr>
            <w:tcW w:w="2457" w:type="dxa"/>
          </w:tcPr>
          <w:p w14:paraId="4A9761BC" w14:textId="77777777" w:rsidR="00095CCC" w:rsidRPr="00EF4D44" w:rsidRDefault="00095CCC" w:rsidP="00F44CE1">
            <w:pPr>
              <w:pStyle w:val="TAL"/>
              <w:rPr>
                <w:lang w:eastAsia="zh-CN"/>
              </w:rPr>
            </w:pPr>
            <w:r w:rsidRPr="00EF4D44">
              <w:rPr>
                <w:lang w:eastAsia="zh-CN"/>
              </w:rPr>
              <w:t xml:space="preserve">   &gt; UL Data volume</w:t>
            </w:r>
          </w:p>
        </w:tc>
        <w:tc>
          <w:tcPr>
            <w:tcW w:w="2693" w:type="dxa"/>
          </w:tcPr>
          <w:p w14:paraId="2C8D3DAB" w14:textId="77777777" w:rsidR="00095CCC" w:rsidRPr="00EF4D44" w:rsidRDefault="00095CCC" w:rsidP="00F44CE1">
            <w:pPr>
              <w:pStyle w:val="TAC"/>
              <w:rPr>
                <w:lang w:eastAsia="ko-KR"/>
              </w:rPr>
            </w:pPr>
            <w:r w:rsidRPr="00EF4D44">
              <w:rPr>
                <w:lang w:eastAsia="ko-KR"/>
              </w:rPr>
              <w:t>UPF</w:t>
            </w:r>
          </w:p>
        </w:tc>
        <w:tc>
          <w:tcPr>
            <w:tcW w:w="4300" w:type="dxa"/>
          </w:tcPr>
          <w:p w14:paraId="418390D4" w14:textId="77777777" w:rsidR="00095CCC" w:rsidRPr="00EF4D44" w:rsidRDefault="00095CCC" w:rsidP="00F44CE1">
            <w:pPr>
              <w:pStyle w:val="TAL"/>
              <w:rPr>
                <w:lang w:eastAsia="zh-CN"/>
              </w:rPr>
            </w:pPr>
            <w:r w:rsidRPr="00EF4D44">
              <w:rPr>
                <w:lang w:eastAsia="zh-CN"/>
              </w:rPr>
              <w:t>Measured UL data traffic volume for the flow.</w:t>
            </w:r>
          </w:p>
        </w:tc>
      </w:tr>
      <w:tr w:rsidR="00095CCC" w:rsidRPr="005D2CF1" w14:paraId="66B5A547" w14:textId="77777777" w:rsidTr="00F44CE1">
        <w:trPr>
          <w:cantSplit/>
          <w:jc w:val="center"/>
        </w:trPr>
        <w:tc>
          <w:tcPr>
            <w:tcW w:w="2457" w:type="dxa"/>
          </w:tcPr>
          <w:p w14:paraId="1A79047C" w14:textId="77777777" w:rsidR="00095CCC" w:rsidRPr="00EF4D44" w:rsidRDefault="00095CCC" w:rsidP="00F44CE1">
            <w:pPr>
              <w:pStyle w:val="TAL"/>
              <w:rPr>
                <w:lang w:eastAsia="zh-CN"/>
              </w:rPr>
            </w:pPr>
            <w:r w:rsidRPr="00EF4D44">
              <w:rPr>
                <w:lang w:eastAsia="zh-CN"/>
              </w:rPr>
              <w:t xml:space="preserve">   &gt; DL Data volume</w:t>
            </w:r>
          </w:p>
        </w:tc>
        <w:tc>
          <w:tcPr>
            <w:tcW w:w="2693" w:type="dxa"/>
          </w:tcPr>
          <w:p w14:paraId="2FADC969" w14:textId="77777777" w:rsidR="00095CCC" w:rsidRPr="00EF4D44" w:rsidRDefault="00095CCC" w:rsidP="00F44CE1">
            <w:pPr>
              <w:pStyle w:val="TAC"/>
              <w:rPr>
                <w:lang w:eastAsia="ko-KR"/>
              </w:rPr>
            </w:pPr>
            <w:r w:rsidRPr="00EF4D44">
              <w:rPr>
                <w:lang w:eastAsia="ko-KR"/>
              </w:rPr>
              <w:t>UPF</w:t>
            </w:r>
          </w:p>
        </w:tc>
        <w:tc>
          <w:tcPr>
            <w:tcW w:w="4300" w:type="dxa"/>
          </w:tcPr>
          <w:p w14:paraId="39149C1C" w14:textId="77777777" w:rsidR="00095CCC" w:rsidRPr="00EF4D44" w:rsidRDefault="00095CCC" w:rsidP="00F44CE1">
            <w:pPr>
              <w:pStyle w:val="TAL"/>
              <w:rPr>
                <w:lang w:eastAsia="zh-CN"/>
              </w:rPr>
            </w:pPr>
            <w:r w:rsidRPr="00EF4D44">
              <w:rPr>
                <w:lang w:eastAsia="zh-CN"/>
              </w:rPr>
              <w:t>Measured DL data traffic volume for the flow.</w:t>
            </w:r>
          </w:p>
        </w:tc>
      </w:tr>
      <w:tr w:rsidR="00095CCC" w:rsidRPr="005D2CF1" w14:paraId="68866BE5" w14:textId="77777777" w:rsidTr="00F44CE1">
        <w:trPr>
          <w:cantSplit/>
          <w:jc w:val="center"/>
        </w:trPr>
        <w:tc>
          <w:tcPr>
            <w:tcW w:w="2457" w:type="dxa"/>
          </w:tcPr>
          <w:p w14:paraId="61927D17" w14:textId="77777777" w:rsidR="00095CCC" w:rsidRPr="00EF4D44" w:rsidRDefault="00095CCC" w:rsidP="00F44CE1">
            <w:pPr>
              <w:pStyle w:val="TAL"/>
              <w:rPr>
                <w:lang w:eastAsia="zh-CN"/>
              </w:rPr>
            </w:pPr>
            <w:r w:rsidRPr="00EF4D44">
              <w:rPr>
                <w:lang w:eastAsia="zh-CN"/>
              </w:rPr>
              <w:t xml:space="preserve">   &gt; UL Data Rate</w:t>
            </w:r>
          </w:p>
        </w:tc>
        <w:tc>
          <w:tcPr>
            <w:tcW w:w="2693" w:type="dxa"/>
          </w:tcPr>
          <w:p w14:paraId="4BD5D590" w14:textId="77777777" w:rsidR="00095CCC" w:rsidRPr="00EF4D44" w:rsidRDefault="00095CCC" w:rsidP="00F44CE1">
            <w:pPr>
              <w:pStyle w:val="TAC"/>
              <w:rPr>
                <w:lang w:eastAsia="ko-KR"/>
              </w:rPr>
            </w:pPr>
            <w:r w:rsidRPr="00EF4D44">
              <w:rPr>
                <w:lang w:eastAsia="ko-KR"/>
              </w:rPr>
              <w:t>UPF</w:t>
            </w:r>
          </w:p>
        </w:tc>
        <w:tc>
          <w:tcPr>
            <w:tcW w:w="4300" w:type="dxa"/>
          </w:tcPr>
          <w:p w14:paraId="656ED8F7" w14:textId="77777777" w:rsidR="00095CCC" w:rsidRPr="00EF4D44" w:rsidRDefault="00095CCC" w:rsidP="00F44CE1">
            <w:pPr>
              <w:pStyle w:val="TAL"/>
              <w:rPr>
                <w:lang w:eastAsia="zh-CN"/>
              </w:rPr>
            </w:pPr>
            <w:r w:rsidRPr="00EF4D44">
              <w:rPr>
                <w:lang w:eastAsia="zh-CN"/>
              </w:rPr>
              <w:t>Measured UL data rate for the flow.</w:t>
            </w:r>
          </w:p>
        </w:tc>
      </w:tr>
      <w:tr w:rsidR="00095CCC" w:rsidRPr="005D2CF1" w14:paraId="64E89CDA" w14:textId="77777777" w:rsidTr="00F44CE1">
        <w:trPr>
          <w:cantSplit/>
          <w:jc w:val="center"/>
        </w:trPr>
        <w:tc>
          <w:tcPr>
            <w:tcW w:w="2457" w:type="dxa"/>
          </w:tcPr>
          <w:p w14:paraId="07E62D2D" w14:textId="77777777" w:rsidR="00095CCC" w:rsidRPr="00EF4D44" w:rsidRDefault="00095CCC" w:rsidP="00F44CE1">
            <w:pPr>
              <w:pStyle w:val="TAL"/>
              <w:rPr>
                <w:lang w:eastAsia="zh-CN"/>
              </w:rPr>
            </w:pPr>
            <w:r w:rsidRPr="00EF4D44">
              <w:rPr>
                <w:lang w:eastAsia="zh-CN"/>
              </w:rPr>
              <w:t xml:space="preserve">   &gt; DL Data Rate</w:t>
            </w:r>
          </w:p>
        </w:tc>
        <w:tc>
          <w:tcPr>
            <w:tcW w:w="2693" w:type="dxa"/>
          </w:tcPr>
          <w:p w14:paraId="245FC9ED" w14:textId="77777777" w:rsidR="00095CCC" w:rsidRPr="00EF4D44" w:rsidRDefault="00095CCC" w:rsidP="00F44CE1">
            <w:pPr>
              <w:pStyle w:val="TAC"/>
              <w:rPr>
                <w:lang w:eastAsia="ko-KR"/>
              </w:rPr>
            </w:pPr>
            <w:r w:rsidRPr="00EF4D44">
              <w:rPr>
                <w:lang w:eastAsia="ko-KR"/>
              </w:rPr>
              <w:t>UPF</w:t>
            </w:r>
          </w:p>
        </w:tc>
        <w:tc>
          <w:tcPr>
            <w:tcW w:w="4300" w:type="dxa"/>
          </w:tcPr>
          <w:p w14:paraId="09D253E1" w14:textId="77777777" w:rsidR="00095CCC" w:rsidRPr="00EF4D44" w:rsidRDefault="00095CCC" w:rsidP="00F44CE1">
            <w:pPr>
              <w:pStyle w:val="TAL"/>
              <w:rPr>
                <w:lang w:eastAsia="zh-CN"/>
              </w:rPr>
            </w:pPr>
            <w:r w:rsidRPr="00EF4D44">
              <w:rPr>
                <w:lang w:eastAsia="zh-CN"/>
              </w:rPr>
              <w:t>Measured DL data rate for the flow.</w:t>
            </w:r>
          </w:p>
        </w:tc>
      </w:tr>
      <w:tr w:rsidR="00095CCC" w:rsidRPr="005D2CF1" w14:paraId="4C9F44FF" w14:textId="77777777" w:rsidTr="00F44CE1">
        <w:trPr>
          <w:cantSplit/>
          <w:jc w:val="center"/>
        </w:trPr>
        <w:tc>
          <w:tcPr>
            <w:tcW w:w="2457" w:type="dxa"/>
          </w:tcPr>
          <w:p w14:paraId="4AD6474A" w14:textId="77777777" w:rsidR="00095CCC" w:rsidRPr="00EF4D44" w:rsidRDefault="00095CCC" w:rsidP="00F44CE1">
            <w:pPr>
              <w:pStyle w:val="TAL"/>
              <w:rPr>
                <w:lang w:eastAsia="zh-CN"/>
              </w:rPr>
            </w:pPr>
            <w:r w:rsidRPr="00EF4D44">
              <w:rPr>
                <w:lang w:eastAsia="zh-CN"/>
              </w:rPr>
              <w:t xml:space="preserve">   &gt; URL list</w:t>
            </w:r>
          </w:p>
        </w:tc>
        <w:tc>
          <w:tcPr>
            <w:tcW w:w="2693" w:type="dxa"/>
          </w:tcPr>
          <w:p w14:paraId="1979B189" w14:textId="77777777" w:rsidR="00095CCC" w:rsidRPr="00EF4D44" w:rsidRDefault="00095CCC" w:rsidP="00F44CE1">
            <w:pPr>
              <w:pStyle w:val="TAC"/>
              <w:rPr>
                <w:lang w:eastAsia="ko-KR"/>
              </w:rPr>
            </w:pPr>
            <w:r w:rsidRPr="00EF4D44">
              <w:rPr>
                <w:lang w:eastAsia="ko-KR"/>
              </w:rPr>
              <w:t>UPF</w:t>
            </w:r>
          </w:p>
        </w:tc>
        <w:tc>
          <w:tcPr>
            <w:tcW w:w="4300" w:type="dxa"/>
          </w:tcPr>
          <w:p w14:paraId="6C9C8B77" w14:textId="77777777" w:rsidR="00095CCC" w:rsidRPr="00EF4D44" w:rsidRDefault="00095CCC" w:rsidP="00F44CE1">
            <w:pPr>
              <w:pStyle w:val="TAL"/>
              <w:rPr>
                <w:lang w:eastAsia="zh-CN"/>
              </w:rPr>
            </w:pPr>
            <w:r w:rsidRPr="00EF4D44">
              <w:rPr>
                <w:lang w:eastAsia="zh-CN"/>
              </w:rPr>
              <w:t>List of URLs extracted from the inspected user plane packets in the flow.</w:t>
            </w:r>
          </w:p>
        </w:tc>
      </w:tr>
      <w:tr w:rsidR="00095CCC" w:rsidRPr="005D2CF1" w14:paraId="249FE883" w14:textId="77777777" w:rsidTr="00F44CE1">
        <w:trPr>
          <w:cantSplit/>
          <w:jc w:val="center"/>
        </w:trPr>
        <w:tc>
          <w:tcPr>
            <w:tcW w:w="2457" w:type="dxa"/>
          </w:tcPr>
          <w:p w14:paraId="1526D2B7" w14:textId="77777777" w:rsidR="00095CCC" w:rsidRPr="00EF4D44" w:rsidRDefault="00095CCC" w:rsidP="00F44CE1">
            <w:pPr>
              <w:pStyle w:val="TAL"/>
              <w:rPr>
                <w:lang w:eastAsia="zh-CN"/>
              </w:rPr>
            </w:pPr>
            <w:r w:rsidRPr="00EF4D44">
              <w:rPr>
                <w:lang w:eastAsia="zh-CN"/>
              </w:rPr>
              <w:t xml:space="preserve">   &gt; Domain Name list</w:t>
            </w:r>
          </w:p>
        </w:tc>
        <w:tc>
          <w:tcPr>
            <w:tcW w:w="2693" w:type="dxa"/>
          </w:tcPr>
          <w:p w14:paraId="0D6E756C" w14:textId="77777777" w:rsidR="00095CCC" w:rsidRPr="00EF4D44" w:rsidRDefault="00095CCC" w:rsidP="00F44CE1">
            <w:pPr>
              <w:pStyle w:val="TAC"/>
              <w:rPr>
                <w:lang w:eastAsia="ko-KR"/>
              </w:rPr>
            </w:pPr>
            <w:r w:rsidRPr="00EF4D44">
              <w:rPr>
                <w:lang w:eastAsia="ko-KR"/>
              </w:rPr>
              <w:t>UPF</w:t>
            </w:r>
          </w:p>
        </w:tc>
        <w:tc>
          <w:tcPr>
            <w:tcW w:w="4300" w:type="dxa"/>
          </w:tcPr>
          <w:p w14:paraId="619B79E3" w14:textId="77777777" w:rsidR="00095CCC" w:rsidRPr="00EF4D44" w:rsidRDefault="00095CCC" w:rsidP="00F44CE1">
            <w:pPr>
              <w:pStyle w:val="TAL"/>
              <w:rPr>
                <w:lang w:eastAsia="zh-CN"/>
              </w:rPr>
            </w:pPr>
            <w:r w:rsidRPr="00EF4D44">
              <w:rPr>
                <w:lang w:eastAsia="zh-CN"/>
              </w:rPr>
              <w:t>List of domain names extracted from the inspected user plane packets in the flow.</w:t>
            </w:r>
          </w:p>
        </w:tc>
      </w:tr>
      <w:tr w:rsidR="00095CCC" w:rsidRPr="005D2CF1" w14:paraId="096248CF" w14:textId="77777777" w:rsidTr="00F44CE1">
        <w:trPr>
          <w:cantSplit/>
          <w:jc w:val="center"/>
        </w:trPr>
        <w:tc>
          <w:tcPr>
            <w:tcW w:w="2457" w:type="dxa"/>
          </w:tcPr>
          <w:p w14:paraId="25A7A469" w14:textId="77777777" w:rsidR="00095CCC" w:rsidRPr="00EF4D44" w:rsidRDefault="00095CCC" w:rsidP="00F44CE1">
            <w:pPr>
              <w:pStyle w:val="TAL"/>
              <w:rPr>
                <w:lang w:eastAsia="zh-CN"/>
              </w:rPr>
            </w:pPr>
            <w:r w:rsidRPr="00EF4D44">
              <w:rPr>
                <w:lang w:eastAsia="zh-CN"/>
              </w:rPr>
              <w:t>PFD Information</w:t>
            </w:r>
          </w:p>
        </w:tc>
        <w:tc>
          <w:tcPr>
            <w:tcW w:w="2693" w:type="dxa"/>
          </w:tcPr>
          <w:p w14:paraId="2B5B1A2D" w14:textId="77777777" w:rsidR="00095CCC" w:rsidRPr="00EF4D44" w:rsidRDefault="00095CCC" w:rsidP="00F44CE1">
            <w:pPr>
              <w:pStyle w:val="TAC"/>
              <w:rPr>
                <w:lang w:eastAsia="ko-KR"/>
              </w:rPr>
            </w:pPr>
            <w:r w:rsidRPr="00EF4D44">
              <w:rPr>
                <w:lang w:eastAsia="ko-KR"/>
              </w:rPr>
              <w:t>NEF(PFDF)</w:t>
            </w:r>
          </w:p>
        </w:tc>
        <w:tc>
          <w:tcPr>
            <w:tcW w:w="4300" w:type="dxa"/>
          </w:tcPr>
          <w:p w14:paraId="6107F581" w14:textId="77777777" w:rsidR="00095CCC" w:rsidRPr="00EF4D44" w:rsidRDefault="00095CCC" w:rsidP="00F44CE1">
            <w:pPr>
              <w:pStyle w:val="TAL"/>
              <w:rPr>
                <w:lang w:eastAsia="zh-CN"/>
              </w:rPr>
            </w:pPr>
            <w:r>
              <w:rPr>
                <w:lang w:eastAsia="zh-CN"/>
              </w:rPr>
              <w:t>PFD Information stored in the UDR (as Application Data) and retrieved by NEF, as defined in clause 6.1.2.3.2 of TS 23.503 [4].</w:t>
            </w:r>
          </w:p>
        </w:tc>
      </w:tr>
      <w:tr w:rsidR="00095CCC" w:rsidRPr="005D2CF1" w14:paraId="27A88144" w14:textId="77777777" w:rsidTr="00F44CE1">
        <w:trPr>
          <w:cantSplit/>
          <w:jc w:val="center"/>
        </w:trPr>
        <w:tc>
          <w:tcPr>
            <w:tcW w:w="2457" w:type="dxa"/>
          </w:tcPr>
          <w:p w14:paraId="1A8FD2BE" w14:textId="77777777" w:rsidR="00095CCC" w:rsidRPr="00EF4D44" w:rsidRDefault="00095CCC" w:rsidP="00F44CE1">
            <w:pPr>
              <w:pStyle w:val="TAL"/>
              <w:rPr>
                <w:lang w:eastAsia="zh-CN"/>
              </w:rPr>
            </w:pPr>
            <w:r w:rsidRPr="00EF4D44">
              <w:rPr>
                <w:lang w:eastAsia="zh-CN"/>
              </w:rPr>
              <w:t>&gt; Application ID</w:t>
            </w:r>
          </w:p>
        </w:tc>
        <w:tc>
          <w:tcPr>
            <w:tcW w:w="2693" w:type="dxa"/>
          </w:tcPr>
          <w:p w14:paraId="1A947694" w14:textId="77777777" w:rsidR="00095CCC" w:rsidRPr="00EF4D44" w:rsidRDefault="00095CCC" w:rsidP="00F44CE1">
            <w:pPr>
              <w:pStyle w:val="TAC"/>
              <w:rPr>
                <w:lang w:eastAsia="ko-KR"/>
              </w:rPr>
            </w:pPr>
            <w:r w:rsidRPr="00EF4D44">
              <w:rPr>
                <w:lang w:eastAsia="ko-KR"/>
              </w:rPr>
              <w:t>NEF(PFDF)</w:t>
            </w:r>
          </w:p>
        </w:tc>
        <w:tc>
          <w:tcPr>
            <w:tcW w:w="4300" w:type="dxa"/>
          </w:tcPr>
          <w:p w14:paraId="4C95BE0B" w14:textId="77777777" w:rsidR="00095CCC" w:rsidRPr="00EF4D44" w:rsidRDefault="00095CCC" w:rsidP="00F44CE1">
            <w:pPr>
              <w:pStyle w:val="TAL"/>
              <w:rPr>
                <w:lang w:eastAsia="zh-CN"/>
              </w:rPr>
            </w:pPr>
            <w:r w:rsidRPr="00EF4D44">
              <w:rPr>
                <w:lang w:eastAsia="zh-CN"/>
              </w:rPr>
              <w:t>Identification of the application that refers to one or more application detection filters.</w:t>
            </w:r>
          </w:p>
        </w:tc>
      </w:tr>
      <w:tr w:rsidR="00095CCC" w:rsidRPr="005D2CF1" w14:paraId="702F5AE6" w14:textId="77777777" w:rsidTr="00F44CE1">
        <w:trPr>
          <w:cantSplit/>
          <w:jc w:val="center"/>
        </w:trPr>
        <w:tc>
          <w:tcPr>
            <w:tcW w:w="2457" w:type="dxa"/>
          </w:tcPr>
          <w:p w14:paraId="0673DC4F" w14:textId="77777777" w:rsidR="00095CCC" w:rsidRPr="00EF4D44" w:rsidRDefault="00095CCC" w:rsidP="00F44CE1">
            <w:pPr>
              <w:pStyle w:val="TAL"/>
              <w:rPr>
                <w:lang w:eastAsia="zh-CN"/>
              </w:rPr>
            </w:pPr>
            <w:r w:rsidRPr="00EF4D44">
              <w:rPr>
                <w:lang w:eastAsia="zh-CN"/>
              </w:rPr>
              <w:t>&gt; IP 3-tuple list</w:t>
            </w:r>
          </w:p>
        </w:tc>
        <w:tc>
          <w:tcPr>
            <w:tcW w:w="2693" w:type="dxa"/>
          </w:tcPr>
          <w:p w14:paraId="25D76492" w14:textId="77777777" w:rsidR="00095CCC" w:rsidRPr="00EF4D44" w:rsidRDefault="00095CCC" w:rsidP="00F44CE1">
            <w:pPr>
              <w:pStyle w:val="TAC"/>
              <w:rPr>
                <w:lang w:eastAsia="ko-KR"/>
              </w:rPr>
            </w:pPr>
            <w:r w:rsidRPr="00EF4D44">
              <w:rPr>
                <w:lang w:eastAsia="ko-KR"/>
              </w:rPr>
              <w:t>NEF(PFDF)</w:t>
            </w:r>
          </w:p>
        </w:tc>
        <w:tc>
          <w:tcPr>
            <w:tcW w:w="4300" w:type="dxa"/>
          </w:tcPr>
          <w:p w14:paraId="5339EC69" w14:textId="77777777" w:rsidR="00095CCC" w:rsidRPr="00EF4D44" w:rsidRDefault="00095CCC" w:rsidP="00F44CE1">
            <w:pPr>
              <w:pStyle w:val="TAL"/>
              <w:rPr>
                <w:lang w:eastAsia="zh-CN"/>
              </w:rPr>
            </w:pPr>
            <w:r w:rsidRPr="00EF4D44">
              <w:rPr>
                <w:lang w:eastAsia="zh-CN"/>
              </w:rPr>
              <w:t>Including protocol, server side IP address and port number.</w:t>
            </w:r>
          </w:p>
        </w:tc>
      </w:tr>
      <w:tr w:rsidR="00095CCC" w:rsidRPr="005D2CF1" w14:paraId="217D283C" w14:textId="77777777" w:rsidTr="00F44CE1">
        <w:trPr>
          <w:cantSplit/>
          <w:jc w:val="center"/>
        </w:trPr>
        <w:tc>
          <w:tcPr>
            <w:tcW w:w="2457" w:type="dxa"/>
          </w:tcPr>
          <w:p w14:paraId="63BF12D4" w14:textId="77777777" w:rsidR="00095CCC" w:rsidRPr="00EF4D44" w:rsidRDefault="00095CCC" w:rsidP="00F44CE1">
            <w:pPr>
              <w:pStyle w:val="TAL"/>
              <w:rPr>
                <w:lang w:eastAsia="zh-CN"/>
              </w:rPr>
            </w:pPr>
            <w:r w:rsidRPr="00EF4D44">
              <w:rPr>
                <w:lang w:eastAsia="zh-CN"/>
              </w:rPr>
              <w:t>&gt; URL list</w:t>
            </w:r>
          </w:p>
        </w:tc>
        <w:tc>
          <w:tcPr>
            <w:tcW w:w="2693" w:type="dxa"/>
          </w:tcPr>
          <w:p w14:paraId="344230CC" w14:textId="77777777" w:rsidR="00095CCC" w:rsidRPr="00EF4D44" w:rsidRDefault="00095CCC" w:rsidP="00F44CE1">
            <w:pPr>
              <w:pStyle w:val="TAC"/>
              <w:rPr>
                <w:lang w:eastAsia="ko-KR"/>
              </w:rPr>
            </w:pPr>
            <w:r w:rsidRPr="00EF4D44">
              <w:rPr>
                <w:lang w:eastAsia="ko-KR"/>
              </w:rPr>
              <w:t>NEF(PFDF)</w:t>
            </w:r>
          </w:p>
        </w:tc>
        <w:tc>
          <w:tcPr>
            <w:tcW w:w="4300" w:type="dxa"/>
          </w:tcPr>
          <w:p w14:paraId="6A56DD85" w14:textId="77777777" w:rsidR="00095CCC" w:rsidRPr="00EF4D44" w:rsidRDefault="00095CCC" w:rsidP="00F44CE1">
            <w:pPr>
              <w:pStyle w:val="TAL"/>
              <w:rPr>
                <w:lang w:eastAsia="zh-CN"/>
              </w:rPr>
            </w:pPr>
            <w:r w:rsidRPr="00EF4D44">
              <w:rPr>
                <w:lang w:eastAsia="zh-CN"/>
              </w:rPr>
              <w:t>The significant parts of the URL to be matched, e.g. host name.</w:t>
            </w:r>
          </w:p>
        </w:tc>
      </w:tr>
      <w:tr w:rsidR="00095CCC" w:rsidRPr="005D2CF1" w14:paraId="3BD98601" w14:textId="77777777" w:rsidTr="00F44CE1">
        <w:trPr>
          <w:cantSplit/>
          <w:jc w:val="center"/>
        </w:trPr>
        <w:tc>
          <w:tcPr>
            <w:tcW w:w="2457" w:type="dxa"/>
          </w:tcPr>
          <w:p w14:paraId="597D555F" w14:textId="77777777" w:rsidR="00095CCC" w:rsidRPr="00EF4D44" w:rsidRDefault="00095CCC" w:rsidP="00F44CE1">
            <w:pPr>
              <w:pStyle w:val="TAL"/>
              <w:rPr>
                <w:lang w:eastAsia="zh-CN"/>
              </w:rPr>
            </w:pPr>
            <w:r w:rsidRPr="00EF4D44">
              <w:rPr>
                <w:lang w:eastAsia="zh-CN"/>
              </w:rPr>
              <w:t>&gt; Domain Name list</w:t>
            </w:r>
          </w:p>
        </w:tc>
        <w:tc>
          <w:tcPr>
            <w:tcW w:w="2693" w:type="dxa"/>
          </w:tcPr>
          <w:p w14:paraId="3840F39B" w14:textId="77777777" w:rsidR="00095CCC" w:rsidRPr="00EF4D44" w:rsidRDefault="00095CCC" w:rsidP="00F44CE1">
            <w:pPr>
              <w:pStyle w:val="TAC"/>
              <w:rPr>
                <w:lang w:eastAsia="ko-KR"/>
              </w:rPr>
            </w:pPr>
            <w:r w:rsidRPr="00EF4D44">
              <w:rPr>
                <w:lang w:eastAsia="ko-KR"/>
              </w:rPr>
              <w:t>NEF(PFDF)</w:t>
            </w:r>
          </w:p>
        </w:tc>
        <w:tc>
          <w:tcPr>
            <w:tcW w:w="4300" w:type="dxa"/>
          </w:tcPr>
          <w:p w14:paraId="2ECE4FD6" w14:textId="1040795D" w:rsidR="00095CCC" w:rsidRPr="00EF4D44" w:rsidRDefault="00095CCC" w:rsidP="00095CCC">
            <w:pPr>
              <w:pStyle w:val="TAL"/>
              <w:rPr>
                <w:lang w:eastAsia="zh-CN"/>
              </w:rPr>
            </w:pPr>
            <w:r w:rsidRPr="00EF4D44">
              <w:rPr>
                <w:lang w:eastAsia="zh-CN"/>
              </w:rPr>
              <w:t xml:space="preserve">A Domain </w:t>
            </w:r>
            <w:del w:id="38" w:author="samsung2" w:date="2022-12-27T17:37:00Z">
              <w:r w:rsidRPr="00EF4D44" w:rsidDel="00095CCC">
                <w:rPr>
                  <w:lang w:eastAsia="zh-CN"/>
                </w:rPr>
                <w:delText xml:space="preserve">name </w:delText>
              </w:r>
            </w:del>
            <w:ins w:id="39" w:author="samsung2" w:date="2022-12-27T17:37:00Z">
              <w:r>
                <w:rPr>
                  <w:lang w:eastAsia="zh-CN"/>
                </w:rPr>
                <w:t>N</w:t>
              </w:r>
              <w:r w:rsidRPr="00EF4D44">
                <w:rPr>
                  <w:lang w:eastAsia="zh-CN"/>
                </w:rPr>
                <w:t xml:space="preserve">ame </w:t>
              </w:r>
            </w:ins>
            <w:r w:rsidRPr="00EF4D44">
              <w:rPr>
                <w:lang w:eastAsia="zh-CN"/>
              </w:rPr>
              <w:t>matching criteria and information about applicable protocol(s).</w:t>
            </w:r>
          </w:p>
        </w:tc>
      </w:tr>
    </w:tbl>
    <w:p w14:paraId="22F6B639" w14:textId="77777777" w:rsidR="00095CCC" w:rsidRDefault="00095CCC" w:rsidP="00095CCC"/>
    <w:p w14:paraId="6DB964B9" w14:textId="77777777" w:rsidR="00095CCC" w:rsidRDefault="00095CCC" w:rsidP="00095CCC">
      <w:pPr>
        <w:pStyle w:val="NO"/>
      </w:pPr>
      <w:r>
        <w:t>NOTE:</w:t>
      </w:r>
      <w:r>
        <w:tab/>
        <w:t>Extensive reporting of all traffic flows may conflict with the requirement to avoid extra UPF load. An NWDAF may subscribe only for reporting for some UEs to limit the load.</w:t>
      </w:r>
    </w:p>
    <w:p w14:paraId="7C59FA00" w14:textId="77777777" w:rsidR="00095CCC" w:rsidRDefault="00095CCC" w:rsidP="00095CCC">
      <w:pPr>
        <w:pStyle w:val="3"/>
      </w:pPr>
      <w:r>
        <w:t>6.16.3</w:t>
      </w:r>
      <w:r>
        <w:tab/>
        <w:t>Output Analytics</w:t>
      </w:r>
    </w:p>
    <w:p w14:paraId="22D8C850" w14:textId="289E9841" w:rsidR="00095CCC" w:rsidRDefault="00095CCC" w:rsidP="00095CCC">
      <w:r>
        <w:t>The output analytics of NWDAF is defined in Table 6.16.3-1. The output analysis can be used to provision new</w:t>
      </w:r>
      <w:del w:id="40" w:author="samsung2" w:date="2022-12-27T17:24:00Z">
        <w:r w:rsidDel="00095CCC">
          <w:delText>/</w:delText>
        </w:r>
      </w:del>
      <w:ins w:id="41" w:author="samsung2" w:date="2022-12-27T17:24:00Z">
        <w:r>
          <w:t xml:space="preserve"> or </w:t>
        </w:r>
      </w:ins>
      <w:r>
        <w:t>updated PFDs for known applications.</w:t>
      </w:r>
    </w:p>
    <w:p w14:paraId="718977B5" w14:textId="77777777" w:rsidR="00095CCC" w:rsidRDefault="00095CCC" w:rsidP="00095CCC">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95CCC" w:rsidRPr="005D2CF1" w14:paraId="28CDDA64" w14:textId="77777777" w:rsidTr="00095CCC">
        <w:trPr>
          <w:cantSplit/>
          <w:jc w:val="center"/>
        </w:trPr>
        <w:tc>
          <w:tcPr>
            <w:tcW w:w="3425" w:type="dxa"/>
          </w:tcPr>
          <w:p w14:paraId="41C24201" w14:textId="77777777" w:rsidR="00095CCC" w:rsidRPr="005D2CF1" w:rsidRDefault="00095CCC" w:rsidP="00F44CE1">
            <w:pPr>
              <w:pStyle w:val="TAH"/>
            </w:pPr>
            <w:r w:rsidRPr="005D2CF1">
              <w:t>Information</w:t>
            </w:r>
          </w:p>
        </w:tc>
        <w:tc>
          <w:tcPr>
            <w:tcW w:w="6096" w:type="dxa"/>
          </w:tcPr>
          <w:p w14:paraId="546B05E4" w14:textId="77777777" w:rsidR="00095CCC" w:rsidRPr="005D2CF1" w:rsidRDefault="00095CCC" w:rsidP="00F44CE1">
            <w:pPr>
              <w:pStyle w:val="TAH"/>
            </w:pPr>
            <w:r w:rsidRPr="005D2CF1">
              <w:t>Description</w:t>
            </w:r>
          </w:p>
        </w:tc>
      </w:tr>
      <w:tr w:rsidR="00095CCC" w:rsidRPr="005D2CF1" w14:paraId="60D8BCB6" w14:textId="77777777" w:rsidTr="00095CCC">
        <w:trPr>
          <w:cantSplit/>
          <w:jc w:val="center"/>
        </w:trPr>
        <w:tc>
          <w:tcPr>
            <w:tcW w:w="3425" w:type="dxa"/>
            <w:tcBorders>
              <w:bottom w:val="single" w:sz="4" w:space="0" w:color="auto"/>
            </w:tcBorders>
          </w:tcPr>
          <w:p w14:paraId="7C3FEAA4" w14:textId="77777777" w:rsidR="00095CCC" w:rsidRPr="005D2CF1" w:rsidRDefault="00095CCC" w:rsidP="00F44CE1">
            <w:pPr>
              <w:pStyle w:val="TAL"/>
              <w:rPr>
                <w:rFonts w:eastAsia="MS Mincho"/>
              </w:rPr>
            </w:pPr>
            <w:r w:rsidRPr="0003485B">
              <w:rPr>
                <w:rFonts w:eastAsia="MS Mincho"/>
              </w:rPr>
              <w:t>Application ID</w:t>
            </w:r>
          </w:p>
        </w:tc>
        <w:tc>
          <w:tcPr>
            <w:tcW w:w="6096" w:type="dxa"/>
            <w:tcBorders>
              <w:bottom w:val="single" w:sz="4" w:space="0" w:color="auto"/>
            </w:tcBorders>
          </w:tcPr>
          <w:p w14:paraId="3B199E3F" w14:textId="77777777" w:rsidR="00095CCC" w:rsidRPr="005D2CF1" w:rsidRDefault="00095CCC" w:rsidP="00F44CE1">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095CCC" w:rsidRPr="005D2CF1" w14:paraId="757A1FBF" w14:textId="77777777" w:rsidTr="00095CCC">
        <w:trPr>
          <w:cantSplit/>
          <w:jc w:val="center"/>
        </w:trPr>
        <w:tc>
          <w:tcPr>
            <w:tcW w:w="3425" w:type="dxa"/>
            <w:tcBorders>
              <w:right w:val="nil"/>
            </w:tcBorders>
          </w:tcPr>
          <w:p w14:paraId="75CC8C8C" w14:textId="79B9B78C" w:rsidR="00095CCC" w:rsidRPr="00E9603C" w:rsidRDefault="00095CCC" w:rsidP="00095CCC">
            <w:pPr>
              <w:pStyle w:val="TAL"/>
            </w:pPr>
            <w:r w:rsidRPr="0003485B">
              <w:rPr>
                <w:rFonts w:eastAsia="MS Mincho" w:hint="eastAsia"/>
              </w:rPr>
              <w:t xml:space="preserve">List of application </w:t>
            </w:r>
            <w:ins w:id="42" w:author="samsung2" w:date="2022-12-27T17:30:00Z">
              <w:r>
                <w:rPr>
                  <w:rFonts w:eastAsia="MS Mincho"/>
                </w:rPr>
                <w:t xml:space="preserve">traffic </w:t>
              </w:r>
            </w:ins>
            <w:r w:rsidRPr="0003485B">
              <w:rPr>
                <w:rFonts w:eastAsia="MS Mincho" w:hint="eastAsia"/>
              </w:rPr>
              <w:t xml:space="preserve">description </w:t>
            </w:r>
            <w:del w:id="43" w:author="samsung2" w:date="2022-12-27T17:29:00Z">
              <w:r w:rsidRPr="0003485B" w:rsidDel="00095CCC">
                <w:rPr>
                  <w:rFonts w:eastAsia="MS Mincho" w:hint="eastAsia"/>
                </w:rPr>
                <w:delText>analytics</w:delText>
              </w:r>
            </w:del>
          </w:p>
        </w:tc>
        <w:tc>
          <w:tcPr>
            <w:tcW w:w="6096" w:type="dxa"/>
            <w:tcBorders>
              <w:left w:val="nil"/>
            </w:tcBorders>
          </w:tcPr>
          <w:p w14:paraId="4338CF6B" w14:textId="77777777" w:rsidR="00095CCC" w:rsidRPr="00E9603C" w:rsidRDefault="00095CCC" w:rsidP="00F44CE1">
            <w:pPr>
              <w:pStyle w:val="TAL"/>
            </w:pPr>
          </w:p>
        </w:tc>
      </w:tr>
      <w:tr w:rsidR="00095CCC" w:rsidRPr="005D2CF1" w14:paraId="2979D354" w14:textId="77777777" w:rsidTr="00095CCC">
        <w:trPr>
          <w:cantSplit/>
          <w:jc w:val="center"/>
        </w:trPr>
        <w:tc>
          <w:tcPr>
            <w:tcW w:w="3425" w:type="dxa"/>
          </w:tcPr>
          <w:p w14:paraId="6920E775" w14:textId="77777777" w:rsidR="00095CCC" w:rsidRPr="00E9603C" w:rsidRDefault="00095CCC" w:rsidP="00F44CE1">
            <w:pPr>
              <w:pStyle w:val="TAL"/>
            </w:pPr>
            <w:r w:rsidRPr="0003485B">
              <w:t>&gt; S-NSSAI</w:t>
            </w:r>
          </w:p>
        </w:tc>
        <w:tc>
          <w:tcPr>
            <w:tcW w:w="6096" w:type="dxa"/>
          </w:tcPr>
          <w:p w14:paraId="2E5C641F" w14:textId="77777777" w:rsidR="00095CCC" w:rsidRPr="00E9603C" w:rsidRDefault="00095CCC" w:rsidP="00F44CE1">
            <w:pPr>
              <w:pStyle w:val="TAL"/>
              <w:rPr>
                <w:rFonts w:eastAsia="SimSun"/>
                <w:lang w:eastAsia="zh-CN"/>
              </w:rPr>
            </w:pPr>
            <w:r w:rsidRPr="0003485B">
              <w:t>Identifies the Network Slice for which analytics information is provided.</w:t>
            </w:r>
          </w:p>
        </w:tc>
      </w:tr>
      <w:tr w:rsidR="00095CCC" w:rsidRPr="005D2CF1" w14:paraId="12CD9BB8" w14:textId="77777777" w:rsidTr="00095CCC">
        <w:trPr>
          <w:cantSplit/>
          <w:jc w:val="center"/>
        </w:trPr>
        <w:tc>
          <w:tcPr>
            <w:tcW w:w="3425" w:type="dxa"/>
          </w:tcPr>
          <w:p w14:paraId="41ACFDBB" w14:textId="77777777" w:rsidR="00095CCC" w:rsidRPr="0003485B" w:rsidRDefault="00095CCC" w:rsidP="00F44CE1">
            <w:pPr>
              <w:pStyle w:val="TAL"/>
            </w:pPr>
            <w:r w:rsidRPr="0003485B">
              <w:t>&gt; DNN</w:t>
            </w:r>
          </w:p>
        </w:tc>
        <w:tc>
          <w:tcPr>
            <w:tcW w:w="6096" w:type="dxa"/>
          </w:tcPr>
          <w:p w14:paraId="248EBBF6" w14:textId="77777777" w:rsidR="00095CCC" w:rsidRPr="0003485B" w:rsidRDefault="00095CCC" w:rsidP="00F44CE1">
            <w:pPr>
              <w:pStyle w:val="TAL"/>
            </w:pPr>
            <w:r w:rsidRPr="0003485B">
              <w:t>Identifies the data network name (e.g. internet) for which analytics information is provided.</w:t>
            </w:r>
          </w:p>
        </w:tc>
      </w:tr>
      <w:tr w:rsidR="00095CCC" w:rsidRPr="005D2CF1" w14:paraId="09FE0654" w14:textId="77777777" w:rsidTr="00095CCC">
        <w:trPr>
          <w:cantSplit/>
          <w:jc w:val="center"/>
        </w:trPr>
        <w:tc>
          <w:tcPr>
            <w:tcW w:w="3425" w:type="dxa"/>
          </w:tcPr>
          <w:p w14:paraId="74DBA307" w14:textId="193CCEAC" w:rsidR="00095CCC" w:rsidRPr="0003485B" w:rsidRDefault="00095CCC" w:rsidP="00095CCC">
            <w:pPr>
              <w:pStyle w:val="TAL"/>
            </w:pPr>
            <w:r w:rsidRPr="0003485B">
              <w:t>&gt; Flow descriptor</w:t>
            </w:r>
          </w:p>
        </w:tc>
        <w:tc>
          <w:tcPr>
            <w:tcW w:w="6096" w:type="dxa"/>
          </w:tcPr>
          <w:p w14:paraId="290A44CC" w14:textId="7477A3F7" w:rsidR="00095CCC" w:rsidRPr="0003485B" w:rsidRDefault="00095CCC" w:rsidP="00DB5496">
            <w:pPr>
              <w:pStyle w:val="TAL"/>
            </w:pPr>
            <w:r w:rsidRPr="0003485B">
              <w:t xml:space="preserve">Flow descriptor containing </w:t>
            </w:r>
            <w:ins w:id="44" w:author="samsung2" w:date="2022-12-27T17:37:00Z">
              <w:r>
                <w:t xml:space="preserve">IP </w:t>
              </w:r>
            </w:ins>
            <w:r w:rsidRPr="0003485B">
              <w:t>3-</w:t>
            </w:r>
            <w:proofErr w:type="gramStart"/>
            <w:r w:rsidRPr="0003485B">
              <w:t>tuple</w:t>
            </w:r>
            <w:ins w:id="45" w:author="samsung2" w:date="2022-12-27T17:38:00Z">
              <w:r>
                <w:t>s</w:t>
              </w:r>
            </w:ins>
            <w:proofErr w:type="gramEnd"/>
            <w:del w:id="46" w:author="samsung2" w:date="2022-12-27T17:39:00Z">
              <w:r w:rsidRPr="0003485B" w:rsidDel="00095CCC">
                <w:delText xml:space="preserve">, </w:delText>
              </w:r>
            </w:del>
            <w:del w:id="47" w:author="samsung2" w:date="2022-12-27T17:38:00Z">
              <w:r w:rsidRPr="0003485B" w:rsidDel="00095CCC">
                <w:delText xml:space="preserve">server side </w:delText>
              </w:r>
            </w:del>
            <w:r w:rsidRPr="0003485B">
              <w:t xml:space="preserve">(destination </w:t>
            </w:r>
            <w:ins w:id="48" w:author="samsung2" w:date="2022-12-27T17:38:00Z">
              <w:r>
                <w:t xml:space="preserve">IP </w:t>
              </w:r>
            </w:ins>
            <w:r w:rsidRPr="0003485B">
              <w:t>address, port, and protocol</w:t>
            </w:r>
            <w:ins w:id="49" w:author="samsung2" w:date="2022-12-27T17:38:00Z">
              <w:r>
                <w:t xml:space="preserve"> of </w:t>
              </w:r>
            </w:ins>
            <w:ins w:id="50" w:author="samsung2" w:date="2022-12-27T17:39:00Z">
              <w:r>
                <w:t xml:space="preserve">uplink </w:t>
              </w:r>
            </w:ins>
            <w:ins w:id="51" w:author="samsung2" w:date="2023-01-02T20:07:00Z">
              <w:r w:rsidR="00DB5496">
                <w:t>packets</w:t>
              </w:r>
            </w:ins>
            <w:ins w:id="52" w:author="samsung2" w:date="2022-12-27T17:39:00Z">
              <w:r>
                <w:t xml:space="preserve"> from UE(s)</w:t>
              </w:r>
            </w:ins>
            <w:r w:rsidRPr="0003485B">
              <w:t>).</w:t>
            </w:r>
          </w:p>
        </w:tc>
      </w:tr>
      <w:tr w:rsidR="00095CCC" w:rsidRPr="005D2CF1" w14:paraId="626F8E13" w14:textId="77777777" w:rsidTr="00095CCC">
        <w:trPr>
          <w:cantSplit/>
          <w:jc w:val="center"/>
        </w:trPr>
        <w:tc>
          <w:tcPr>
            <w:tcW w:w="3425" w:type="dxa"/>
          </w:tcPr>
          <w:p w14:paraId="71456B2D" w14:textId="30A2C6C1" w:rsidR="00095CCC" w:rsidRPr="0003485B" w:rsidRDefault="00095CCC" w:rsidP="00F44CE1">
            <w:pPr>
              <w:pStyle w:val="TAL"/>
            </w:pPr>
            <w:r w:rsidRPr="0003485B">
              <w:t>&gt; URL</w:t>
            </w:r>
            <w:ins w:id="53" w:author="samsung2" w:date="2022-12-27T17:36:00Z">
              <w:r>
                <w:t xml:space="preserve"> list</w:t>
              </w:r>
            </w:ins>
          </w:p>
        </w:tc>
        <w:tc>
          <w:tcPr>
            <w:tcW w:w="6096" w:type="dxa"/>
          </w:tcPr>
          <w:p w14:paraId="0F2D9310" w14:textId="5EBDAFC8" w:rsidR="00095CCC" w:rsidRPr="0003485B" w:rsidRDefault="00095CCC" w:rsidP="00095CCC">
            <w:pPr>
              <w:pStyle w:val="TAL"/>
            </w:pPr>
            <w:del w:id="54" w:author="samsung2" w:date="2022-12-27T17:35:00Z">
              <w:r w:rsidRPr="0003485B" w:rsidDel="00095CCC">
                <w:delText>t</w:delText>
              </w:r>
            </w:del>
            <w:ins w:id="55" w:author="samsung2" w:date="2022-12-27T17:35:00Z">
              <w:r>
                <w:t>T</w:t>
              </w:r>
            </w:ins>
            <w:r w:rsidRPr="0003485B">
              <w:t>he significant parts of the URL to be matched, e.g. host name</w:t>
            </w:r>
            <w:del w:id="56" w:author="samsung2" w:date="2022-12-27T17:35:00Z">
              <w:r w:rsidRPr="0003485B" w:rsidDel="00095CCC">
                <w:delText xml:space="preserve"> defined in</w:delText>
              </w:r>
            </w:del>
            <w:r w:rsidRPr="0003485B">
              <w:t>.</w:t>
            </w:r>
          </w:p>
        </w:tc>
      </w:tr>
      <w:tr w:rsidR="00095CCC" w:rsidRPr="005D2CF1" w14:paraId="726C326D" w14:textId="77777777" w:rsidTr="00095CCC">
        <w:trPr>
          <w:cantSplit/>
          <w:jc w:val="center"/>
        </w:trPr>
        <w:tc>
          <w:tcPr>
            <w:tcW w:w="3425" w:type="dxa"/>
          </w:tcPr>
          <w:p w14:paraId="6CAA50C2" w14:textId="72638EBB" w:rsidR="00095CCC" w:rsidRPr="0003485B" w:rsidRDefault="00095CCC" w:rsidP="00095CCC">
            <w:pPr>
              <w:pStyle w:val="TAL"/>
            </w:pPr>
            <w:r w:rsidRPr="0003485B">
              <w:t xml:space="preserve">&gt; Domain </w:t>
            </w:r>
            <w:del w:id="57" w:author="samsung2" w:date="2022-12-27T17:36:00Z">
              <w:r w:rsidRPr="0003485B" w:rsidDel="00095CCC">
                <w:delText xml:space="preserve">name </w:delText>
              </w:r>
            </w:del>
            <w:ins w:id="58" w:author="samsung2" w:date="2022-12-27T17:36:00Z">
              <w:r>
                <w:t>N</w:t>
              </w:r>
              <w:r w:rsidRPr="0003485B">
                <w:t xml:space="preserve">ame </w:t>
              </w:r>
            </w:ins>
            <w:del w:id="59" w:author="samsung2" w:date="2022-12-27T17:36:00Z">
              <w:r w:rsidRPr="0003485B" w:rsidDel="00095CCC">
                <w:delText>information</w:delText>
              </w:r>
            </w:del>
            <w:ins w:id="60" w:author="samsung2" w:date="2022-12-27T17:36:00Z">
              <w:r>
                <w:t>list</w:t>
              </w:r>
            </w:ins>
          </w:p>
        </w:tc>
        <w:tc>
          <w:tcPr>
            <w:tcW w:w="6096" w:type="dxa"/>
          </w:tcPr>
          <w:p w14:paraId="5CE904DB" w14:textId="54B26FC0" w:rsidR="00095CCC" w:rsidRPr="0003485B" w:rsidRDefault="00095CCC" w:rsidP="00095CCC">
            <w:pPr>
              <w:pStyle w:val="TAL"/>
            </w:pPr>
            <w:r w:rsidRPr="0003485B">
              <w:t xml:space="preserve">A Domain </w:t>
            </w:r>
            <w:del w:id="61" w:author="samsung2" w:date="2022-12-27T17:37:00Z">
              <w:r w:rsidRPr="0003485B" w:rsidDel="00095CCC">
                <w:delText xml:space="preserve">name </w:delText>
              </w:r>
            </w:del>
            <w:ins w:id="62" w:author="samsung2" w:date="2022-12-27T17:37:00Z">
              <w:r>
                <w:t>N</w:t>
              </w:r>
              <w:r w:rsidRPr="0003485B">
                <w:t xml:space="preserve">ame </w:t>
              </w:r>
            </w:ins>
            <w:r w:rsidRPr="0003485B">
              <w:t>matching criteria and information about applicable protocol(s).</w:t>
            </w:r>
          </w:p>
        </w:tc>
      </w:tr>
    </w:tbl>
    <w:p w14:paraId="3BD77CE1" w14:textId="77777777" w:rsidR="00095CCC" w:rsidRDefault="00095CCC" w:rsidP="00095CCC">
      <w:pPr>
        <w:pStyle w:val="FP"/>
      </w:pPr>
    </w:p>
    <w:p w14:paraId="54DE9230" w14:textId="77777777" w:rsidR="00095CCC" w:rsidRDefault="00095CCC" w:rsidP="00095CCC">
      <w:pPr>
        <w:pStyle w:val="3"/>
      </w:pPr>
      <w:r>
        <w:lastRenderedPageBreak/>
        <w:t>6.16.4</w:t>
      </w:r>
      <w:r>
        <w:tab/>
        <w:t>Procedures</w:t>
      </w:r>
    </w:p>
    <w:p w14:paraId="799B1C18" w14:textId="444FB523" w:rsidR="00095CCC" w:rsidRDefault="00095CCC" w:rsidP="00095CCC">
      <w:del w:id="63" w:author="samsung2" w:date="2022-12-27T18:04:00Z">
        <w:r w:rsidDel="00095CCC">
          <w:delText>The procedure depicted in</w:delText>
        </w:r>
      </w:del>
      <w:ins w:id="64" w:author="samsung2" w:date="2022-12-27T18:04:00Z">
        <w:r>
          <w:t>The Figure</w:t>
        </w:r>
      </w:ins>
      <w:r>
        <w:t xml:space="preserve"> 6.16.4-1 shows the procedure that </w:t>
      </w:r>
      <w:del w:id="65" w:author="samsung2" w:date="2022-12-27T18:11:00Z">
        <w:r w:rsidDel="00095CCC">
          <w:delText xml:space="preserve">the NWDAF </w:delText>
        </w:r>
      </w:del>
      <w:ins w:id="66" w:author="samsung2" w:date="2022-12-27T18:13:00Z">
        <w:r>
          <w:t xml:space="preserve">a consumer </w:t>
        </w:r>
      </w:ins>
      <w:r>
        <w:t xml:space="preserve">can </w:t>
      </w:r>
      <w:ins w:id="67" w:author="samsung2" w:date="2022-12-27T18:13:00Z">
        <w:r>
          <w:t>use</w:t>
        </w:r>
      </w:ins>
      <w:ins w:id="68" w:author="samsung2" w:date="2022-12-27T18:11:00Z">
        <w:r>
          <w:t xml:space="preserve"> to request </w:t>
        </w:r>
      </w:ins>
      <w:del w:id="69" w:author="samsung2" w:date="2022-12-27T18:11:00Z">
        <w:r w:rsidDel="00095CCC">
          <w:delText xml:space="preserve">provide </w:delText>
        </w:r>
      </w:del>
      <w:r>
        <w:t xml:space="preserve">PFD </w:t>
      </w:r>
      <w:del w:id="70" w:author="samsung2" w:date="2022-12-27T18:03:00Z">
        <w:r w:rsidDel="00095CCC">
          <w:delText xml:space="preserve">Detection </w:delText>
        </w:r>
      </w:del>
      <w:ins w:id="71" w:author="samsung2" w:date="2022-12-27T18:03:00Z">
        <w:r>
          <w:t>Determination</w:t>
        </w:r>
      </w:ins>
      <w:ins w:id="72" w:author="samsung2" w:date="2022-12-27T18:14:00Z">
        <w:r>
          <w:t xml:space="preserve"> </w:t>
        </w:r>
      </w:ins>
      <w:r>
        <w:t>analytics</w:t>
      </w:r>
      <w:del w:id="73" w:author="samsung2" w:date="2022-12-27T18:14:00Z">
        <w:r w:rsidDel="00095CCC">
          <w:delText xml:space="preserve"> to a NEF (PFDF)</w:delText>
        </w:r>
      </w:del>
      <w:r>
        <w:t>.</w:t>
      </w:r>
    </w:p>
    <w:p w14:paraId="4E91AAB2" w14:textId="326D4E4A" w:rsidR="00095CCC" w:rsidRDefault="00095CCC" w:rsidP="00095CCC">
      <w:pPr>
        <w:pStyle w:val="TH"/>
        <w:rPr>
          <w:ins w:id="74" w:author="samsung2" w:date="2023-01-02T13:28:00Z"/>
        </w:rPr>
      </w:pPr>
      <w:del w:id="75" w:author="samsung2" w:date="2023-01-02T13:28:00Z">
        <w:r w:rsidDel="00062973">
          <w:object w:dxaOrig="18876" w:dyaOrig="10975" w14:anchorId="11EA5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79.8pt" o:ole="">
              <v:imagedata r:id="rId15" o:title=""/>
            </v:shape>
            <o:OLEObject Type="Embed" ProgID="Visio.Drawing.15" ShapeID="_x0000_i1025" DrawAspect="Content" ObjectID="_1734836108" r:id="rId16"/>
          </w:object>
        </w:r>
      </w:del>
    </w:p>
    <w:p w14:paraId="6C58BD66" w14:textId="55FAF2B5" w:rsidR="00062973" w:rsidRDefault="00062973" w:rsidP="00095CCC">
      <w:pPr>
        <w:pStyle w:val="TH"/>
      </w:pPr>
      <w:ins w:id="76" w:author="samsung2" w:date="2023-01-02T13:37:00Z">
        <w:r>
          <w:object w:dxaOrig="15285" w:dyaOrig="9839" w14:anchorId="20029E8F">
            <v:shape id="_x0000_i1026" type="#_x0000_t75" style="width:407.4pt;height:262.25pt" o:ole="">
              <v:imagedata r:id="rId17" o:title=""/>
            </v:shape>
            <o:OLEObject Type="Embed" ProgID="Visio.Drawing.15" ShapeID="_x0000_i1026" DrawAspect="Content" ObjectID="_1734836109" r:id="rId18"/>
          </w:object>
        </w:r>
      </w:ins>
    </w:p>
    <w:p w14:paraId="454E50BF" w14:textId="77777777" w:rsidR="00095CCC" w:rsidRDefault="00095CCC" w:rsidP="00095CCC">
      <w:pPr>
        <w:pStyle w:val="TF"/>
      </w:pPr>
      <w:r>
        <w:t>Figure 6.16.4-1: A procedure for NWDAF-assisted PFD Determination</w:t>
      </w:r>
    </w:p>
    <w:p w14:paraId="687C804F" w14:textId="670D42CD" w:rsidR="00095CCC" w:rsidRDefault="00095CCC" w:rsidP="00095CCC">
      <w:pPr>
        <w:pStyle w:val="B1"/>
      </w:pPr>
      <w:r>
        <w:t>1.</w:t>
      </w:r>
      <w:r>
        <w:tab/>
        <w:t>The Consumer NF (</w:t>
      </w:r>
      <w:proofErr w:type="spellStart"/>
      <w:ins w:id="77" w:author="samsung2" w:date="2022-12-27T18:15:00Z">
        <w:r w:rsidR="00E56021">
          <w:t>i</w:t>
        </w:r>
        <w:proofErr w:type="spellEnd"/>
        <w:r w:rsidR="00E56021">
          <w:t xml:space="preserve">. e., </w:t>
        </w:r>
      </w:ins>
      <w:proofErr w:type="gramStart"/>
      <w:r>
        <w:t>NEF(</w:t>
      </w:r>
      <w:proofErr w:type="gramEnd"/>
      <w:r>
        <w:t xml:space="preserve">PFDF)) requests or subscribes to the NWDAF to request PFD </w:t>
      </w:r>
      <w:del w:id="78" w:author="samsung2" w:date="2023-01-02T17:38:00Z">
        <w:r w:rsidDel="00062973">
          <w:delText>d</w:delText>
        </w:r>
      </w:del>
      <w:ins w:id="79" w:author="samsung2" w:date="2023-01-02T17:38:00Z">
        <w:r w:rsidR="00062973">
          <w:t>D</w:t>
        </w:r>
      </w:ins>
      <w:r>
        <w:t xml:space="preserve">etermination analytics. The Target of Analytics Reporting is set to Any UE. </w:t>
      </w:r>
      <w:del w:id="80" w:author="samsung2" w:date="2022-12-27T18:28:00Z">
        <w:r w:rsidDel="00E56021">
          <w:delText>A single App-ID or a list of App-IDs are also provided as input.</w:delText>
        </w:r>
      </w:del>
    </w:p>
    <w:p w14:paraId="0B533723" w14:textId="49DF2581" w:rsidR="00095CCC" w:rsidRPr="00E56021" w:rsidRDefault="00095CCC" w:rsidP="00095CCC">
      <w:pPr>
        <w:pStyle w:val="B1"/>
      </w:pPr>
      <w:r>
        <w:lastRenderedPageBreak/>
        <w:tab/>
        <w:t>This subscription may be triggered by local configuration or OAM. The Analytics Filter Information may optionally include the S-NSSAI and/or DNN.</w:t>
      </w:r>
      <w:ins w:id="81" w:author="samsung2" w:date="2022-12-27T18:28:00Z">
        <w:r w:rsidR="00E56021">
          <w:t xml:space="preserve"> </w:t>
        </w:r>
      </w:ins>
      <w:ins w:id="82" w:author="samsung2" w:date="2022-12-27T18:29:00Z">
        <w:r w:rsidR="00E56021">
          <w:t xml:space="preserve">A single Application ID or a list of Application IDs are also provided as part of the Analytics Filter </w:t>
        </w:r>
      </w:ins>
      <w:ins w:id="83" w:author="samsung2" w:date="2022-12-27T18:30:00Z">
        <w:r w:rsidR="00E56021">
          <w:t>information</w:t>
        </w:r>
      </w:ins>
      <w:ins w:id="84" w:author="samsung2" w:date="2022-12-27T18:29:00Z">
        <w:r w:rsidR="00E56021">
          <w:t>.</w:t>
        </w:r>
      </w:ins>
    </w:p>
    <w:p w14:paraId="1276E46D" w14:textId="77777777" w:rsidR="00095CCC" w:rsidRDefault="00095CCC" w:rsidP="00095CCC">
      <w:pPr>
        <w:pStyle w:val="B1"/>
      </w:pPr>
      <w:r>
        <w:t>2.</w:t>
      </w:r>
      <w:r>
        <w:tab/>
        <w:t xml:space="preserve">The NWDAF fetches currently stored PFD information in use from UDR via </w:t>
      </w:r>
      <w:proofErr w:type="gramStart"/>
      <w:r>
        <w:t>NEF(</w:t>
      </w:r>
      <w:proofErr w:type="gramEnd"/>
      <w:r>
        <w:t>PFDF).</w:t>
      </w:r>
    </w:p>
    <w:p w14:paraId="7625F19A" w14:textId="746C5253" w:rsidR="00095CCC" w:rsidRDefault="00095CCC" w:rsidP="00095CCC">
      <w:pPr>
        <w:pStyle w:val="B1"/>
      </w:pPr>
      <w:r>
        <w:t>3.</w:t>
      </w:r>
      <w:r>
        <w:tab/>
        <w:t xml:space="preserve">The NWDAF collects </w:t>
      </w:r>
      <w:del w:id="85" w:author="samsung2" w:date="2022-12-27T20:31:00Z">
        <w:r w:rsidDel="00E56021">
          <w:delText xml:space="preserve">session related </w:delText>
        </w:r>
      </w:del>
      <w:ins w:id="86" w:author="samsung2" w:date="2022-12-27T20:31:00Z">
        <w:r w:rsidR="00E56021">
          <w:t xml:space="preserve">required </w:t>
        </w:r>
      </w:ins>
      <w:r>
        <w:t>information from the UPF</w:t>
      </w:r>
      <w:ins w:id="87" w:author="samsung2" w:date="2022-12-27T20:44:00Z">
        <w:r w:rsidR="00E56021">
          <w:t>,</w:t>
        </w:r>
      </w:ins>
      <w:r>
        <w:t xml:space="preserve"> </w:t>
      </w:r>
      <w:del w:id="88" w:author="samsung2" w:date="2022-12-27T20:32:00Z">
        <w:r w:rsidDel="00E56021">
          <w:delText xml:space="preserve">about </w:delText>
        </w:r>
      </w:del>
      <w:ins w:id="89" w:author="samsung2" w:date="2022-12-27T20:32:00Z">
        <w:r w:rsidR="00E56021">
          <w:t xml:space="preserve">including </w:t>
        </w:r>
      </w:ins>
      <w:r>
        <w:t xml:space="preserve">URL, Domain name part, and IP 3-tuples of packets </w:t>
      </w:r>
      <w:del w:id="90" w:author="samsung2" w:date="2022-12-27T20:40:00Z">
        <w:r w:rsidDel="00E56021">
          <w:delText xml:space="preserve">corresponding to Application ID from </w:delText>
        </w:r>
      </w:del>
      <w:ins w:id="91" w:author="samsung2" w:date="2022-12-27T20:40:00Z">
        <w:r w:rsidR="00E56021">
          <w:t xml:space="preserve">of </w:t>
        </w:r>
      </w:ins>
      <w:r>
        <w:t xml:space="preserve">the SDF </w:t>
      </w:r>
      <w:ins w:id="92" w:author="samsung2" w:date="2022-12-27T20:40:00Z">
        <w:r w:rsidR="00E56021">
          <w:t xml:space="preserve">that does </w:t>
        </w:r>
      </w:ins>
      <w:r>
        <w:t xml:space="preserve">not </w:t>
      </w:r>
      <w:del w:id="93" w:author="samsung2" w:date="2022-12-27T20:44:00Z">
        <w:r w:rsidDel="00E56021">
          <w:delText xml:space="preserve">matching </w:delText>
        </w:r>
      </w:del>
      <w:ins w:id="94" w:author="samsung2" w:date="2022-12-27T20:44:00Z">
        <w:r w:rsidR="00E56021">
          <w:t xml:space="preserve">match with the </w:t>
        </w:r>
      </w:ins>
      <w:r>
        <w:t>installed PDRs.</w:t>
      </w:r>
    </w:p>
    <w:p w14:paraId="28B29024" w14:textId="77777777" w:rsidR="00095CCC" w:rsidRDefault="00095CCC" w:rsidP="00095CCC">
      <w:pPr>
        <w:pStyle w:val="EditorsNote"/>
      </w:pPr>
      <w:r>
        <w:t>Editor's note:</w:t>
      </w:r>
      <w:r>
        <w:tab/>
        <w:t>UPEAS WI is specifying UPF event exposure for NWDAF data collection. It is FFS whether clause 4.15 of TS 23.502 [3] and the other UPEAS normative work address the needs of this new analytic.</w:t>
      </w:r>
    </w:p>
    <w:p w14:paraId="38AAC36A" w14:textId="5F4DFA91" w:rsidR="00062973" w:rsidRPr="00062973" w:rsidRDefault="00062973" w:rsidP="00095CCC">
      <w:pPr>
        <w:pStyle w:val="B1"/>
        <w:rPr>
          <w:ins w:id="95" w:author="samsung2" w:date="2023-01-02T17:52:00Z"/>
          <w:rFonts w:eastAsia="맑은 고딕"/>
          <w:lang w:eastAsia="ko-KR"/>
        </w:rPr>
      </w:pPr>
      <w:ins w:id="96" w:author="samsung2" w:date="2023-01-02T17:52:00Z">
        <w:r>
          <w:rPr>
            <w:rFonts w:eastAsia="맑은 고딕" w:hint="eastAsia"/>
            <w:lang w:eastAsia="ko-KR"/>
          </w:rPr>
          <w:t>4.</w:t>
        </w:r>
        <w:r>
          <w:rPr>
            <w:rFonts w:eastAsia="맑은 고딕" w:hint="eastAsia"/>
            <w:lang w:eastAsia="ko-KR"/>
          </w:rPr>
          <w:tab/>
        </w:r>
        <w:r>
          <w:t>The NWDAF subscribes to the SMF and collects required information.</w:t>
        </w:r>
      </w:ins>
    </w:p>
    <w:p w14:paraId="65507DD5" w14:textId="3B34F896" w:rsidR="00095CCC" w:rsidRDefault="00062973" w:rsidP="00095CCC">
      <w:pPr>
        <w:pStyle w:val="B1"/>
      </w:pPr>
      <w:ins w:id="97" w:author="samsung2" w:date="2023-01-02T17:53:00Z">
        <w:r>
          <w:t>5</w:t>
        </w:r>
      </w:ins>
      <w:del w:id="98" w:author="samsung2" w:date="2023-01-02T17:53:00Z">
        <w:r w:rsidR="00095CCC" w:rsidDel="00062973">
          <w:delText>4</w:delText>
        </w:r>
      </w:del>
      <w:r w:rsidR="00095CCC">
        <w:t>.</w:t>
      </w:r>
      <w:r w:rsidR="00095CCC">
        <w:tab/>
        <w:t xml:space="preserve">The NWDAF derives PFD </w:t>
      </w:r>
      <w:del w:id="99" w:author="samsung2" w:date="2022-12-27T20:49:00Z">
        <w:r w:rsidR="00095CCC" w:rsidDel="00E56021">
          <w:delText>d</w:delText>
        </w:r>
      </w:del>
      <w:ins w:id="100" w:author="samsung2" w:date="2022-12-27T20:49:00Z">
        <w:r w:rsidR="00E56021">
          <w:t>D</w:t>
        </w:r>
      </w:ins>
      <w:r w:rsidR="00095CCC">
        <w:t>etermination analytics, e.g., new</w:t>
      </w:r>
      <w:del w:id="101" w:author="samsung2" w:date="2022-12-27T20:50:00Z">
        <w:r w:rsidR="00095CCC" w:rsidDel="00E56021">
          <w:delText>/</w:delText>
        </w:r>
      </w:del>
      <w:ins w:id="102" w:author="samsung2" w:date="2022-12-27T20:50:00Z">
        <w:r w:rsidR="00E56021">
          <w:t xml:space="preserve"> or </w:t>
        </w:r>
      </w:ins>
      <w:r w:rsidR="00095CCC">
        <w:t>updated PFD information for the existing Application ID.</w:t>
      </w:r>
    </w:p>
    <w:p w14:paraId="5BF83C87" w14:textId="4F01E3F1" w:rsidR="00095CCC" w:rsidRDefault="00062973" w:rsidP="00095CCC">
      <w:pPr>
        <w:pStyle w:val="B1"/>
      </w:pPr>
      <w:ins w:id="103" w:author="samsung2" w:date="2023-01-02T17:51:00Z">
        <w:r>
          <w:t>6</w:t>
        </w:r>
      </w:ins>
      <w:del w:id="104" w:author="samsung2" w:date="2023-01-02T17:51:00Z">
        <w:r w:rsidR="00095CCC" w:rsidDel="00062973">
          <w:delText>5</w:delText>
        </w:r>
      </w:del>
      <w:r w:rsidR="00095CCC">
        <w:t>.</w:t>
      </w:r>
      <w:r w:rsidR="00095CCC">
        <w:tab/>
        <w:t xml:space="preserve">The NWDAF notifies PFD </w:t>
      </w:r>
      <w:del w:id="105" w:author="samsung2" w:date="2022-12-27T20:49:00Z">
        <w:r w:rsidR="00095CCC" w:rsidDel="00E56021">
          <w:delText>d</w:delText>
        </w:r>
      </w:del>
      <w:ins w:id="106" w:author="samsung2" w:date="2022-12-27T20:50:00Z">
        <w:r w:rsidR="00E56021">
          <w:t>D</w:t>
        </w:r>
      </w:ins>
      <w:r w:rsidR="00095CCC">
        <w:t>etermination analytics to the Consumer NF (</w:t>
      </w:r>
      <w:proofErr w:type="spellStart"/>
      <w:ins w:id="107" w:author="samsung2" w:date="2022-12-27T20:51:00Z">
        <w:r w:rsidR="00E56021">
          <w:t>i</w:t>
        </w:r>
        <w:proofErr w:type="spellEnd"/>
        <w:r w:rsidR="00E56021">
          <w:t xml:space="preserve">. e., </w:t>
        </w:r>
      </w:ins>
      <w:proofErr w:type="gramStart"/>
      <w:r w:rsidR="00095CCC">
        <w:t>NEF(</w:t>
      </w:r>
      <w:proofErr w:type="gramEnd"/>
      <w:r w:rsidR="00095CCC">
        <w:t>PFDF))</w:t>
      </w:r>
      <w:del w:id="108" w:author="samsung2" w:date="2023-01-02T13:22:00Z">
        <w:r w:rsidR="00095CCC" w:rsidDel="00E56021">
          <w:delText xml:space="preserve"> with PFD Information</w:delText>
        </w:r>
      </w:del>
      <w:r w:rsidR="00095CCC">
        <w:t>.</w:t>
      </w:r>
    </w:p>
    <w:p w14:paraId="4163BF56" w14:textId="77777777" w:rsidR="00FC4FD4" w:rsidRPr="00095CCC" w:rsidRDefault="00FC4FD4" w:rsidP="00377700">
      <w:pPr>
        <w:rPr>
          <w:b/>
        </w:rPr>
      </w:pPr>
    </w:p>
    <w:p w14:paraId="3DBD0768" w14:textId="77777777" w:rsidR="00A7684E" w:rsidRDefault="00F51E07">
      <w:pPr>
        <w:pStyle w:val="13"/>
      </w:pPr>
      <w:r>
        <w:t xml:space="preserve">* * *End of Changes * * * </w:t>
      </w:r>
    </w:p>
    <w:p w14:paraId="17D1E93D" w14:textId="4E99B281" w:rsidR="00A7684E" w:rsidRDefault="00A7684E">
      <w:pPr>
        <w:rPr>
          <w:ins w:id="109" w:author="samsung2" w:date="2022-12-20T20:29:00Z"/>
        </w:rPr>
      </w:pPr>
    </w:p>
    <w:p w14:paraId="7961D015" w14:textId="77777777" w:rsidR="0047113D" w:rsidRPr="0047113D" w:rsidRDefault="0047113D"/>
    <w:sectPr w:rsidR="0047113D" w:rsidRPr="0047113D">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8A82" w14:textId="77777777" w:rsidR="00AC5E89" w:rsidRDefault="00AC5E89">
      <w:pPr>
        <w:spacing w:after="0"/>
      </w:pPr>
      <w:r>
        <w:separator/>
      </w:r>
    </w:p>
  </w:endnote>
  <w:endnote w:type="continuationSeparator" w:id="0">
    <w:p w14:paraId="1EF15897" w14:textId="77777777" w:rsidR="00AC5E89" w:rsidRDefault="00AC5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8261D" w14:textId="77777777" w:rsidR="00AC5E89" w:rsidRDefault="00AC5E89">
      <w:pPr>
        <w:spacing w:after="0"/>
      </w:pPr>
      <w:r>
        <w:separator/>
      </w:r>
    </w:p>
  </w:footnote>
  <w:footnote w:type="continuationSeparator" w:id="0">
    <w:p w14:paraId="141B6D9F" w14:textId="77777777" w:rsidR="00AC5E89" w:rsidRDefault="00AC5E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2973"/>
    <w:rsid w:val="000633A1"/>
    <w:rsid w:val="00065522"/>
    <w:rsid w:val="00066A9B"/>
    <w:rsid w:val="000675CC"/>
    <w:rsid w:val="000702DC"/>
    <w:rsid w:val="00071F65"/>
    <w:rsid w:val="000769D0"/>
    <w:rsid w:val="000840B8"/>
    <w:rsid w:val="000857A8"/>
    <w:rsid w:val="000867C9"/>
    <w:rsid w:val="00095CCC"/>
    <w:rsid w:val="000978BB"/>
    <w:rsid w:val="000A303C"/>
    <w:rsid w:val="000A6394"/>
    <w:rsid w:val="000B1F20"/>
    <w:rsid w:val="000B2D45"/>
    <w:rsid w:val="000B6E47"/>
    <w:rsid w:val="000B7FED"/>
    <w:rsid w:val="000C038A"/>
    <w:rsid w:val="000C387C"/>
    <w:rsid w:val="000C4C79"/>
    <w:rsid w:val="000C6598"/>
    <w:rsid w:val="000D44B3"/>
    <w:rsid w:val="000E35C9"/>
    <w:rsid w:val="000E68AE"/>
    <w:rsid w:val="000E6B24"/>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20634D"/>
    <w:rsid w:val="0020701D"/>
    <w:rsid w:val="0021024F"/>
    <w:rsid w:val="00214C23"/>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113D"/>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6AC7"/>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2F18"/>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F01"/>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283B"/>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C5E89"/>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0C51"/>
    <w:rsid w:val="00BD2196"/>
    <w:rsid w:val="00BD2550"/>
    <w:rsid w:val="00BD279D"/>
    <w:rsid w:val="00BD6B1C"/>
    <w:rsid w:val="00BD6B31"/>
    <w:rsid w:val="00BD6BB8"/>
    <w:rsid w:val="00BD7670"/>
    <w:rsid w:val="00BE0697"/>
    <w:rsid w:val="00BE1795"/>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066B"/>
    <w:rsid w:val="00CC5026"/>
    <w:rsid w:val="00CC5A4A"/>
    <w:rsid w:val="00CC68D0"/>
    <w:rsid w:val="00CC6E8B"/>
    <w:rsid w:val="00CD4728"/>
    <w:rsid w:val="00CE0DA3"/>
    <w:rsid w:val="00CE1165"/>
    <w:rsid w:val="00CE2356"/>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361D"/>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4DE0"/>
    <w:rsid w:val="00D764E5"/>
    <w:rsid w:val="00D8222D"/>
    <w:rsid w:val="00D8505B"/>
    <w:rsid w:val="00D85370"/>
    <w:rsid w:val="00D85DCC"/>
    <w:rsid w:val="00D9134D"/>
    <w:rsid w:val="00D947B1"/>
    <w:rsid w:val="00DA4905"/>
    <w:rsid w:val="00DA5E8B"/>
    <w:rsid w:val="00DB36FF"/>
    <w:rsid w:val="00DB448B"/>
    <w:rsid w:val="00DB5496"/>
    <w:rsid w:val="00DB5C46"/>
    <w:rsid w:val="00DC351D"/>
    <w:rsid w:val="00DC44C1"/>
    <w:rsid w:val="00DC602D"/>
    <w:rsid w:val="00DD3CE3"/>
    <w:rsid w:val="00DD48F9"/>
    <w:rsid w:val="00DD6D3F"/>
    <w:rsid w:val="00DE34CF"/>
    <w:rsid w:val="00DE6341"/>
    <w:rsid w:val="00DE768F"/>
    <w:rsid w:val="00DE7C16"/>
    <w:rsid w:val="00DF0087"/>
    <w:rsid w:val="00DF2F1F"/>
    <w:rsid w:val="00E00A01"/>
    <w:rsid w:val="00E010E5"/>
    <w:rsid w:val="00E03D56"/>
    <w:rsid w:val="00E050C2"/>
    <w:rsid w:val="00E07FC0"/>
    <w:rsid w:val="00E13F3D"/>
    <w:rsid w:val="00E24FCF"/>
    <w:rsid w:val="00E25875"/>
    <w:rsid w:val="00E3157C"/>
    <w:rsid w:val="00E32389"/>
    <w:rsid w:val="00E34898"/>
    <w:rsid w:val="00E36CCB"/>
    <w:rsid w:val="00E37397"/>
    <w:rsid w:val="00E41D8F"/>
    <w:rsid w:val="00E43077"/>
    <w:rsid w:val="00E51562"/>
    <w:rsid w:val="00E56021"/>
    <w:rsid w:val="00E561FC"/>
    <w:rsid w:val="00E61780"/>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0631D"/>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2A57CB21-1251-4C83-B527-02415A6F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5E20DDF7-AC4D-4ABF-86B7-404C7E2F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5</Pages>
  <Words>1241</Words>
  <Characters>7074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8</cp:revision>
  <cp:lastPrinted>1900-12-31T16:00:00Z</cp:lastPrinted>
  <dcterms:created xsi:type="dcterms:W3CDTF">2022-12-27T09:15:00Z</dcterms:created>
  <dcterms:modified xsi:type="dcterms:W3CDTF">2023-01-09T20:58:00Z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